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0994" w14:textId="47005091" w:rsidR="00887C52" w:rsidRDefault="004A4700" w:rsidP="00887C52">
      <w:pPr>
        <w:pStyle w:val="CRCoverPage"/>
        <w:tabs>
          <w:tab w:val="right" w:pos="8640"/>
        </w:tabs>
        <w:rPr>
          <w:b/>
          <w:noProof/>
          <w:sz w:val="24"/>
        </w:rPr>
      </w:pPr>
      <w:r>
        <w:rPr>
          <w:noProof/>
        </w:rPr>
        <mc:AlternateContent>
          <mc:Choice Requires="wps">
            <w:drawing>
              <wp:anchor distT="0" distB="0" distL="114300" distR="114300" simplePos="0" relativeHeight="251658240" behindDoc="0" locked="1" layoutInCell="1" allowOverlap="1" wp14:anchorId="028F9172" wp14:editId="41CC32A0">
                <wp:simplePos x="0" y="0"/>
                <wp:positionH relativeFrom="column">
                  <wp:posOffset>0</wp:posOffset>
                </wp:positionH>
                <wp:positionV relativeFrom="paragraph">
                  <wp:posOffset>0</wp:posOffset>
                </wp:positionV>
                <wp:extent cx="635" cy="635"/>
                <wp:effectExtent l="9525" t="9525" r="8890" b="8890"/>
                <wp:wrapNone/>
                <wp:docPr id="2"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EFF2D"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887C52">
        <w:rPr>
          <w:b/>
          <w:noProof/>
          <w:sz w:val="24"/>
        </w:rPr>
        <w:t>3GPP TSG-RAN WG</w:t>
      </w:r>
      <w:r w:rsidR="00A15551">
        <w:rPr>
          <w:b/>
          <w:noProof/>
          <w:sz w:val="24"/>
        </w:rPr>
        <w:t>3</w:t>
      </w:r>
      <w:r w:rsidR="00887C52">
        <w:rPr>
          <w:b/>
          <w:noProof/>
          <w:sz w:val="24"/>
        </w:rPr>
        <w:t xml:space="preserve"> Meeting #10</w:t>
      </w:r>
      <w:r w:rsidR="00A15551">
        <w:rPr>
          <w:b/>
          <w:noProof/>
          <w:sz w:val="24"/>
        </w:rPr>
        <w:t>6</w:t>
      </w:r>
      <w:r w:rsidR="00887C52">
        <w:rPr>
          <w:b/>
          <w:noProof/>
          <w:sz w:val="24"/>
        </w:rPr>
        <w:t xml:space="preserve">                                                              </w:t>
      </w:r>
      <w:r w:rsidR="00A15551">
        <w:rPr>
          <w:b/>
          <w:noProof/>
          <w:sz w:val="24"/>
        </w:rPr>
        <w:t xml:space="preserve">   </w:t>
      </w:r>
      <w:bookmarkStart w:id="0" w:name="_GoBack"/>
      <w:r w:rsidR="00887C52">
        <w:rPr>
          <w:b/>
          <w:noProof/>
          <w:sz w:val="24"/>
        </w:rPr>
        <w:t>R</w:t>
      </w:r>
      <w:r w:rsidR="00A15551">
        <w:rPr>
          <w:b/>
          <w:noProof/>
          <w:sz w:val="24"/>
        </w:rPr>
        <w:t>3</w:t>
      </w:r>
      <w:r w:rsidR="00887C52">
        <w:rPr>
          <w:b/>
          <w:noProof/>
          <w:sz w:val="24"/>
        </w:rPr>
        <w:t>-19</w:t>
      </w:r>
      <w:r w:rsidR="00A15551">
        <w:rPr>
          <w:b/>
          <w:noProof/>
          <w:sz w:val="24"/>
        </w:rPr>
        <w:t>6778</w:t>
      </w:r>
      <w:bookmarkEnd w:id="0"/>
      <w:r w:rsidR="00887C52">
        <w:rPr>
          <w:b/>
          <w:noProof/>
          <w:sz w:val="24"/>
        </w:rPr>
        <w:t xml:space="preserve">                                                    </w:t>
      </w:r>
    </w:p>
    <w:p w14:paraId="34651B74" w14:textId="383D1486" w:rsidR="00262EDD" w:rsidRPr="008C1A63" w:rsidRDefault="00887C52" w:rsidP="00887C52">
      <w:pPr>
        <w:pStyle w:val="CRCoverPage"/>
        <w:tabs>
          <w:tab w:val="right" w:pos="8640"/>
        </w:tabs>
        <w:spacing w:after="180"/>
        <w:rPr>
          <w:rFonts w:eastAsia="Times New Roman"/>
          <w:b/>
          <w:sz w:val="24"/>
          <w:lang w:val="pt-PT"/>
        </w:rPr>
      </w:pPr>
      <w:r w:rsidRPr="00887C52">
        <w:rPr>
          <w:b/>
          <w:bCs/>
          <w:sz w:val="24"/>
          <w:szCs w:val="24"/>
        </w:rPr>
        <w:t>Reno, Nevada, USA, 18 – 22 November 2019</w:t>
      </w:r>
      <w:r w:rsidRPr="00887C52">
        <w:rPr>
          <w:rFonts w:cs="Arial"/>
          <w:i/>
          <w:color w:val="2F5496"/>
          <w:sz w:val="28"/>
          <w:szCs w:val="32"/>
          <w:lang w:val="pt-PT"/>
        </w:rPr>
        <w:t xml:space="preserve"> </w:t>
      </w:r>
      <w:r>
        <w:rPr>
          <w:rFonts w:cs="Arial"/>
          <w:i/>
          <w:color w:val="2F5496"/>
          <w:sz w:val="24"/>
          <w:szCs w:val="28"/>
          <w:lang w:val="pt-PT"/>
        </w:rPr>
        <w:t xml:space="preserve">                          </w:t>
      </w:r>
      <w:proofErr w:type="gramStart"/>
      <w:r w:rsidR="00A15551">
        <w:rPr>
          <w:rFonts w:cs="Arial"/>
          <w:i/>
          <w:color w:val="2F5496"/>
          <w:sz w:val="24"/>
          <w:szCs w:val="28"/>
          <w:lang w:val="pt-PT"/>
        </w:rPr>
        <w:t xml:space="preserve">  </w:t>
      </w:r>
      <w:r>
        <w:rPr>
          <w:rFonts w:cs="Arial"/>
          <w:i/>
          <w:color w:val="2F5496"/>
          <w:sz w:val="24"/>
          <w:szCs w:val="28"/>
          <w:lang w:val="pt-PT"/>
        </w:rPr>
        <w:t xml:space="preserve"> </w:t>
      </w:r>
      <w:r w:rsidR="008C1A63" w:rsidRPr="00660764">
        <w:rPr>
          <w:rFonts w:cs="Arial"/>
          <w:i/>
          <w:color w:val="2F5496"/>
          <w:sz w:val="24"/>
          <w:szCs w:val="28"/>
          <w:lang w:val="pt-PT"/>
        </w:rPr>
        <w:t>(</w:t>
      </w:r>
      <w:proofErr w:type="gramEnd"/>
      <w:r w:rsidR="008C1A63" w:rsidRPr="00660764">
        <w:rPr>
          <w:rFonts w:cs="Arial"/>
          <w:i/>
          <w:color w:val="2F5496"/>
          <w:sz w:val="24"/>
          <w:szCs w:val="28"/>
          <w:lang w:val="pt-PT"/>
        </w:rPr>
        <w:t>revision of R</w:t>
      </w:r>
      <w:r w:rsidR="00A15551">
        <w:rPr>
          <w:rFonts w:cs="Arial"/>
          <w:i/>
          <w:color w:val="2F5496"/>
          <w:sz w:val="24"/>
          <w:szCs w:val="28"/>
          <w:lang w:val="pt-PT"/>
        </w:rPr>
        <w:t>3</w:t>
      </w:r>
      <w:r w:rsidR="008C1A63" w:rsidRPr="00660764">
        <w:rPr>
          <w:rFonts w:cs="Arial"/>
          <w:i/>
          <w:color w:val="2F5496"/>
          <w:sz w:val="24"/>
          <w:szCs w:val="28"/>
          <w:lang w:val="pt-PT"/>
        </w:rPr>
        <w:t>-19</w:t>
      </w:r>
      <w:r w:rsidR="00A15551">
        <w:rPr>
          <w:rFonts w:cs="Arial"/>
          <w:i/>
          <w:color w:val="2F5496"/>
          <w:sz w:val="24"/>
          <w:szCs w:val="28"/>
          <w:lang w:val="pt-PT"/>
        </w:rPr>
        <w:t>5470</w:t>
      </w:r>
      <w:r w:rsidR="008C1A63" w:rsidRPr="00660764">
        <w:rPr>
          <w:rFonts w:cs="Arial"/>
          <w:i/>
          <w:color w:val="2F5496"/>
          <w:sz w:val="24"/>
          <w:szCs w:val="28"/>
          <w:lang w:val="pt-PT"/>
        </w:rPr>
        <w:t>)</w:t>
      </w:r>
      <w:r w:rsidR="00262EDD" w:rsidRPr="00660764">
        <w:rPr>
          <w:rFonts w:cs="Arial"/>
          <w:i/>
          <w:color w:val="2F5496"/>
          <w:sz w:val="24"/>
          <w:szCs w:val="28"/>
          <w:lang w:val="pt-PT"/>
        </w:rPr>
        <w:t xml:space="preserve"> </w:t>
      </w:r>
      <w:r w:rsidR="00262EDD" w:rsidRPr="008C1A63">
        <w:rPr>
          <w:rFonts w:eastAsia="Times New Roman"/>
          <w:b/>
          <w:sz w:val="24"/>
          <w:lang w:val="pt-PT"/>
        </w:rPr>
        <w:t xml:space="preserve">                       </w:t>
      </w:r>
      <w:r w:rsidR="004A4700">
        <w:rPr>
          <w:rFonts w:eastAsia="Times New Roman"/>
          <w:b/>
          <w:noProof/>
          <w:sz w:val="24"/>
          <w:lang w:val="pt-PT"/>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C234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5DAFCD2" w14:textId="69D36959" w:rsidR="00262EDD" w:rsidRPr="002F08EB" w:rsidRDefault="00262EDD" w:rsidP="00262EDD">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sidR="00A15551">
        <w:rPr>
          <w:rFonts w:ascii="Arial" w:hAnsi="Arial"/>
          <w:sz w:val="24"/>
          <w:lang w:val="pt-PT"/>
        </w:rPr>
        <w:t>13</w:t>
      </w:r>
      <w:r>
        <w:rPr>
          <w:rFonts w:ascii="Arial" w:hAnsi="Arial"/>
          <w:sz w:val="24"/>
          <w:lang w:val="pt-PT"/>
        </w:rPr>
        <w:t>.1</w:t>
      </w:r>
    </w:p>
    <w:p w14:paraId="5D21C94C" w14:textId="77777777"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(Rapporteur)</w:t>
      </w:r>
    </w:p>
    <w:p w14:paraId="74344D9C" w14:textId="7777777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6468">
        <w:rPr>
          <w:rFonts w:ascii="Arial" w:hAnsi="Arial"/>
          <w:sz w:val="24"/>
        </w:rPr>
        <w:t>IAB workplan update</w:t>
      </w:r>
      <w:r>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77777777" w:rsidR="00382A17" w:rsidRDefault="007E4556" w:rsidP="00382A17">
      <w:r w:rsidRPr="00320A6B">
        <w:t>At</w:t>
      </w:r>
      <w:r w:rsidR="00D66F34" w:rsidRPr="00320A6B">
        <w:t xml:space="preserve"> RAN#</w:t>
      </w:r>
      <w:r w:rsidR="00362020" w:rsidRPr="00320A6B">
        <w:t>82</w:t>
      </w:r>
      <w:r w:rsidR="00440AA6" w:rsidRPr="00320A6B">
        <w:t xml:space="preserve">, </w:t>
      </w:r>
      <w:r w:rsidR="00362020" w:rsidRPr="00320A6B">
        <w:t xml:space="preserve">a Work </w:t>
      </w:r>
      <w:r w:rsidR="00440AA6" w:rsidRPr="00320A6B">
        <w:t>Item on Integrated Access and Backhaul for NR was approved</w:t>
      </w:r>
      <w:r w:rsidR="00D548D7" w:rsidRPr="00320A6B">
        <w:t xml:space="preserve"> [1]. </w:t>
      </w:r>
      <w:r w:rsidR="00382A17" w:rsidRPr="00320A6B">
        <w:t xml:space="preserve">As rapporteur,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1F7E9775" w14:textId="1D340422" w:rsidR="0066344B" w:rsidRDefault="0066344B" w:rsidP="0066344B">
      <w:r>
        <w:t>This workplan is a revision of a prior version submitted to RAN</w:t>
      </w:r>
      <w:r w:rsidR="00A15551">
        <w:t>3</w:t>
      </w:r>
      <w:r>
        <w:t xml:space="preserve"> #</w:t>
      </w:r>
      <w:r w:rsidR="005506D7">
        <w:t>10</w:t>
      </w:r>
      <w:r w:rsidR="00A15551">
        <w:t>5</w:t>
      </w:r>
      <w:r w:rsidR="00887C52">
        <w:t>bis</w:t>
      </w:r>
      <w:r w:rsidR="004123E8">
        <w:t xml:space="preserve"> </w:t>
      </w:r>
      <w:r>
        <w:t>[2].</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3337E96"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IAB-node following architecture 1a including [RAN2-led, RAN3]: </w:t>
            </w:r>
          </w:p>
          <w:p w14:paraId="098C133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Routing function on IAB-node to support forwarding across the multi-hop topology based on routing identifier.</w:t>
            </w:r>
            <w:r w:rsidRPr="00437E0C">
              <w:rPr>
                <w:rFonts w:eastAsia="Times New Roman" w:cs="Times New Roman"/>
                <w:i/>
                <w:lang w:eastAsia="en-US"/>
              </w:rPr>
              <w:t xml:space="preserve"> (Additional function in IAB-node apart from DU and MT)</w:t>
            </w:r>
          </w:p>
          <w:p w14:paraId="5DC9ECD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268FAF0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UE-bearer to BH RLC-channel mapping and mapping between ingress and egress BH RLC channels functions for support of one-to-one and many-to-one bearer mapping.</w:t>
            </w:r>
          </w:p>
          <w:p w14:paraId="713963FF"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41BE150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Enhancements to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functionality to serve as an IAB-donor following architecture 1a [RAN3, RAN2]</w:t>
            </w:r>
          </w:p>
          <w:p w14:paraId="3439ED9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Functions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CU-CP for topology, route and resource management [RAN3-led]. </w:t>
            </w:r>
          </w:p>
          <w:p w14:paraId="2D5C5BE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Support for IP </w:t>
            </w:r>
            <w:proofErr w:type="spellStart"/>
            <w:r w:rsidRPr="00437E0C">
              <w:rPr>
                <w:rFonts w:eastAsia="Times New Roman" w:cs="Times New Roman"/>
                <w:lang w:eastAsia="en-US"/>
              </w:rPr>
              <w:t>routability</w:t>
            </w:r>
            <w:proofErr w:type="spellEnd"/>
            <w:r w:rsidRPr="00437E0C">
              <w:rPr>
                <w:rFonts w:eastAsia="Times New Roman" w:cs="Times New Roman"/>
                <w:lang w:eastAsia="en-US"/>
              </w:rPr>
              <w:t xml:space="preserve"> to IAB-node (e.g. from CU, OAM) [RAN3-led].</w:t>
            </w:r>
          </w:p>
          <w:p w14:paraId="4B3D65A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Bearer mapping function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DU to map downlink traffic of one or many UE-bearers to a BH RLC-channel [RAN2-led].  </w:t>
            </w:r>
          </w:p>
          <w:p w14:paraId="0D72C51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06FFC70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possible enhancements to E1, F1 and X2/</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interfaces [RAN3-led, RAN2]:</w:t>
            </w:r>
          </w:p>
          <w:p w14:paraId="1D82BF1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F1: </w:t>
            </w:r>
          </w:p>
          <w:p w14:paraId="3BEAB37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security protection over the wireless backhaul links.</w:t>
            </w:r>
          </w:p>
          <w:p w14:paraId="35F4E18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setting up and reconfiguring IAB-nodes and IAB-donor DUs</w:t>
            </w:r>
          </w:p>
          <w:p w14:paraId="0E7DFD4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X2 and </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necessary functions to enable DC operation with IAB. </w:t>
            </w:r>
          </w:p>
          <w:p w14:paraId="126B17F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E1, configuration of necessary IAB-specific transport and/or security protection of F1-U. </w:t>
            </w:r>
          </w:p>
          <w:p w14:paraId="31841469"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 </w:t>
            </w:r>
          </w:p>
          <w:p w14:paraId="330FCF4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procedures for IAB-node integration and topology adaptation, including [RAN3-led, RAN2]:</w:t>
            </w:r>
          </w:p>
          <w:p w14:paraId="008F5CB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Procedures for IAB-node integration for SA and NSA modes, including enhancements needed to E-UTRAN for NSA mode. </w:t>
            </w:r>
          </w:p>
          <w:p w14:paraId="16E4995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IAB-node migration underneath the same IAB-donor (with or without a change of IAB-donor DU), and between different IAB-donors.</w:t>
            </w:r>
            <w:r w:rsidRPr="00437E0C" w:rsidDel="00860979">
              <w:rPr>
                <w:rFonts w:eastAsia="Times New Roman" w:cs="Times New Roman"/>
                <w:lang w:eastAsia="en-US"/>
              </w:rPr>
              <w:t xml:space="preserve"> </w:t>
            </w:r>
            <w:r w:rsidRPr="00437E0C">
              <w:rPr>
                <w:rFonts w:eastAsia="Times New Roman" w:cs="Times New Roman"/>
                <w:lang w:eastAsia="en-US"/>
              </w:rPr>
              <w:t>Migration of IAB-node could be network-controlled or could be due to BH RLF.</w:t>
            </w:r>
            <w:r w:rsidRPr="00437E0C" w:rsidDel="00D83C0E">
              <w:rPr>
                <w:rFonts w:eastAsia="Times New Roman" w:cs="Times New Roman"/>
                <w:lang w:eastAsia="en-US"/>
              </w:rPr>
              <w:t xml:space="preserve"> </w:t>
            </w:r>
          </w:p>
          <w:p w14:paraId="5ADC908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Support for route redundancy and route selection based on multi-connectivity </w:t>
            </w:r>
            <w:r w:rsidRPr="00437E0C">
              <w:rPr>
                <w:rFonts w:cs="Times New Roman"/>
              </w:rPr>
              <w:t>(e.g. TR 38.874 clause 9.7)</w:t>
            </w:r>
            <w:r w:rsidRPr="00437E0C">
              <w:rPr>
                <w:rFonts w:cs="Times New Roman"/>
                <w:color w:val="000000"/>
              </w:rPr>
              <w:t>,</w:t>
            </w:r>
            <w:r w:rsidRPr="00437E0C">
              <w:rPr>
                <w:rFonts w:eastAsia="Times New Roman" w:cs="Times New Roman"/>
                <w:lang w:eastAsia="en-US"/>
              </w:rPr>
              <w:t xml:space="preserve"> leveraging existing NR solutions as well as NR-NR DC</w:t>
            </w:r>
            <w:r w:rsidRPr="00437E0C">
              <w:rPr>
                <w:rFonts w:eastAsia="Times New Roman"/>
              </w:rPr>
              <w:t xml:space="preserve">, without </w:t>
            </w:r>
            <w:r w:rsidRPr="00437E0C">
              <w:rPr>
                <w:rFonts w:eastAsia="Times New Roman" w:cs="Times New Roman"/>
                <w:lang w:eastAsia="en-US"/>
              </w:rPr>
              <w:t>additiona</w:t>
            </w:r>
            <w:r w:rsidRPr="00437E0C">
              <w:rPr>
                <w:rFonts w:eastAsia="Times New Roman"/>
              </w:rPr>
              <w:t>l RAN1 work</w:t>
            </w:r>
            <w:r w:rsidRPr="00437E0C">
              <w:rPr>
                <w:rFonts w:eastAsia="Times New Roman" w:cs="Times New Roman"/>
                <w:lang w:eastAsia="en-US"/>
              </w:rPr>
              <w:t>. (</w:t>
            </w:r>
            <w:r w:rsidRPr="00437E0C">
              <w:rPr>
                <w:rFonts w:eastAsia="Times New Roman" w:cs="Times New Roman" w:hint="eastAsia"/>
              </w:rPr>
              <w:t>see NOTE1</w:t>
            </w:r>
            <w:r w:rsidRPr="00437E0C">
              <w:rPr>
                <w:rFonts w:eastAsia="Times New Roman" w:cs="Times New Roman"/>
                <w:lang w:eastAsia="en-US"/>
              </w:rPr>
              <w:t>).</w:t>
            </w:r>
          </w:p>
          <w:p w14:paraId="5AA1672A"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7CFFAFC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enhancements to L2 wireless transport [RAN2-led, RAN3]:</w:t>
            </w:r>
          </w:p>
          <w:p w14:paraId="7807CA0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adaptation layer above RLC layer. The adaptation layer supports routing across the wireless backhaul and IP as next protocol layer. </w:t>
            </w:r>
          </w:p>
          <w:p w14:paraId="5DDF1D5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374F9C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lastRenderedPageBreak/>
              <w:t xml:space="preserve">Specification of a flow control mechanism (for DL and, if necessary, for UL) to handle congestion. </w:t>
            </w:r>
          </w:p>
          <w:p w14:paraId="49A028F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mechanisms to enable lossless delivery in hop-by-hop ARQ.</w:t>
            </w:r>
          </w:p>
          <w:p w14:paraId="204FFFAB"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8101398"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for L2 transport and resource management [RAN2-led, RAN3, RAN1]:</w:t>
            </w:r>
          </w:p>
          <w:p w14:paraId="5BCC8B3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437E0C">
              <w:rPr>
                <w:rStyle w:val="CommentReference"/>
                <w:rFonts w:eastAsia="Yu Mincho" w:cs="Times New Roman"/>
                <w:lang w:eastAsia="en-US"/>
              </w:rPr>
              <w:t xml:space="preserve"> </w:t>
            </w:r>
            <w:r w:rsidRPr="00437E0C">
              <w:rPr>
                <w:rFonts w:eastAsia="Times New Roman" w:cs="Times New Roman"/>
                <w:lang w:eastAsia="en-US"/>
              </w:rPr>
              <w:t xml:space="preserve">and </w:t>
            </w:r>
            <w:r w:rsidRPr="00651A6B">
              <w:t xml:space="preserve">configuration for sharing of time-domain resources among backhaul and access links </w:t>
            </w:r>
            <w:r w:rsidRPr="00437E0C">
              <w:rPr>
                <w:rFonts w:eastAsia="Times New Roman" w:cs="Times New Roman"/>
                <w:lang w:eastAsia="en-US"/>
              </w:rPr>
              <w:t xml:space="preserve">(see physical layer specification). </w:t>
            </w:r>
          </w:p>
          <w:p w14:paraId="510533B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an IP address allocation mechanism for the IAB-nodes [RAN3].</w:t>
            </w:r>
            <w:r w:rsidRPr="00437E0C" w:rsidDel="00D83C0E">
              <w:rPr>
                <w:rFonts w:eastAsia="Times New Roman" w:cs="Times New Roman"/>
                <w:lang w:eastAsia="en-US"/>
              </w:rPr>
              <w:t xml:space="preserve"> </w:t>
            </w:r>
          </w:p>
          <w:p w14:paraId="4F9CD30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enhancements to bearer context setup/release procedures to support flow QoS across multiple hops. </w:t>
            </w:r>
          </w:p>
          <w:p w14:paraId="4E59C469"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to enable aspects of radio-aware scheduling on IAB-nodes and IAB-donor DUs (e.g. as discussed in TR 38.874 clauses 8.2.4.2-3).</w:t>
            </w:r>
          </w:p>
          <w:p w14:paraId="64D0C171"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 for uplink resource request procedure and related signalling to enable low latency uplink data scheduling. </w:t>
            </w:r>
          </w:p>
          <w:p w14:paraId="3799E8F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BH RLF handling (e.g. downstream BH RLF notification).</w:t>
            </w:r>
          </w:p>
          <w:p w14:paraId="268B0833"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EC65668" w14:textId="77777777" w:rsidR="00B65E42" w:rsidRPr="00651A6B" w:rsidRDefault="00B65E42" w:rsidP="00437E0C">
            <w:pPr>
              <w:pStyle w:val="ListParagraph"/>
              <w:numPr>
                <w:ilvl w:val="0"/>
                <w:numId w:val="10"/>
              </w:numPr>
              <w:spacing w:after="0"/>
              <w:ind w:left="720"/>
              <w:contextualSpacing w:val="0"/>
            </w:pPr>
            <w:r w:rsidRPr="00651A6B">
              <w:t>Physical layer specification [RAN1-led, RAN2, RAN3, RAN4]:</w:t>
            </w:r>
          </w:p>
          <w:p w14:paraId="59EDB15E" w14:textId="77777777" w:rsidR="00B65E42" w:rsidRPr="00651A6B" w:rsidRDefault="00B65E42" w:rsidP="00437E0C">
            <w:pPr>
              <w:pStyle w:val="ListParagraph"/>
              <w:numPr>
                <w:ilvl w:val="1"/>
                <w:numId w:val="10"/>
              </w:numPr>
              <w:spacing w:after="0"/>
              <w:contextualSpacing w:val="0"/>
            </w:pPr>
            <w:r w:rsidRPr="00651A6B">
              <w:t>Specification of SSB/RMSI periodicity for NR initial access assumed by an IAB-node.</w:t>
            </w:r>
          </w:p>
          <w:p w14:paraId="0EBA37F8" w14:textId="77777777" w:rsidR="00B65E42" w:rsidRPr="00651A6B" w:rsidRDefault="00B65E42" w:rsidP="00437E0C">
            <w:pPr>
              <w:pStyle w:val="ListParagraph"/>
              <w:numPr>
                <w:ilvl w:val="1"/>
                <w:numId w:val="10"/>
              </w:numPr>
              <w:spacing w:after="0"/>
              <w:contextualSpacing w:val="0"/>
            </w:pPr>
            <w:r w:rsidRPr="00651A6B">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901F040" w14:textId="77777777" w:rsidR="00B65E42" w:rsidRDefault="00B65E42" w:rsidP="00437E0C">
            <w:pPr>
              <w:numPr>
                <w:ilvl w:val="1"/>
                <w:numId w:val="10"/>
              </w:numPr>
              <w:spacing w:after="0"/>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14:paraId="7A6A81D7" w14:textId="77777777" w:rsidR="00B65E42" w:rsidRDefault="00B65E42" w:rsidP="00437E0C">
            <w:pPr>
              <w:numPr>
                <w:ilvl w:val="1"/>
                <w:numId w:val="10"/>
              </w:numPr>
              <w:spacing w:after="0"/>
            </w:pPr>
            <w:r>
              <w:t xml:space="preserve">Specification of mechanisms for resource multiplexing among backhaul and access links. This includes: </w:t>
            </w:r>
          </w:p>
          <w:p w14:paraId="630416F4" w14:textId="77777777" w:rsidR="00B65E42" w:rsidRPr="00F366FB" w:rsidRDefault="00B65E42" w:rsidP="00437E0C">
            <w:pPr>
              <w:numPr>
                <w:ilvl w:val="2"/>
                <w:numId w:val="10"/>
              </w:numPr>
              <w:spacing w:after="0"/>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2EF1869A" w14:textId="77777777" w:rsidR="00B65E42" w:rsidRPr="00F366FB" w:rsidRDefault="00B65E42" w:rsidP="00437E0C">
            <w:pPr>
              <w:pStyle w:val="ListParagraph"/>
              <w:numPr>
                <w:ilvl w:val="2"/>
                <w:numId w:val="10"/>
              </w:numPr>
              <w:spacing w:after="0"/>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2C5945F" w14:textId="77777777" w:rsidR="00B65E42" w:rsidRDefault="00B65E42" w:rsidP="00437E0C">
            <w:pPr>
              <w:numPr>
                <w:ilvl w:val="2"/>
                <w:numId w:val="10"/>
              </w:numPr>
              <w:spacing w:after="0"/>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70D9AC7E" w14:textId="77777777" w:rsidR="00B65E42" w:rsidRDefault="00B65E42" w:rsidP="00437E0C">
            <w:pPr>
              <w:pStyle w:val="ListParagraph"/>
              <w:numPr>
                <w:ilvl w:val="2"/>
                <w:numId w:val="10"/>
              </w:numPr>
              <w:spacing w:after="0"/>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69BB4F84" w14:textId="77777777" w:rsidR="00B65E42" w:rsidRDefault="00B65E42" w:rsidP="00437E0C">
            <w:pPr>
              <w:pStyle w:val="ListParagraph"/>
              <w:numPr>
                <w:ilvl w:val="1"/>
                <w:numId w:val="10"/>
              </w:numPr>
              <w:spacing w:after="0"/>
              <w:contextualSpacing w:val="0"/>
            </w:pPr>
            <w:r w:rsidRPr="00055AB4">
              <w:t>Specification of mechanism to support the “case-1” OTA timing alignment</w:t>
            </w:r>
            <w:r>
              <w:t>.</w:t>
            </w:r>
          </w:p>
          <w:p w14:paraId="51E66187" w14:textId="77777777" w:rsidR="00B65E42" w:rsidRDefault="00B65E42" w:rsidP="00437E0C">
            <w:pPr>
              <w:pStyle w:val="ListParagraph"/>
              <w:spacing w:after="0"/>
            </w:pPr>
          </w:p>
          <w:p w14:paraId="0E386B70" w14:textId="77777777" w:rsidR="00B65E42" w:rsidRDefault="00B65E42" w:rsidP="00437E0C">
            <w:pPr>
              <w:pStyle w:val="ListParagraph"/>
              <w:numPr>
                <w:ilvl w:val="0"/>
                <w:numId w:val="10"/>
              </w:numPr>
              <w:spacing w:after="0"/>
              <w:ind w:left="720"/>
              <w:contextualSpacing w:val="0"/>
            </w:pPr>
            <w:r>
              <w:t>Specification</w:t>
            </w:r>
            <w:r w:rsidRPr="005778F1">
              <w:t xml:space="preserve"> of </w:t>
            </w:r>
            <w:r>
              <w:t>RF and RRM requirements [RAN4-led]:</w:t>
            </w:r>
          </w:p>
          <w:p w14:paraId="257E50AD" w14:textId="77777777" w:rsidR="00B65E42" w:rsidRDefault="00B65E42" w:rsidP="00437E0C">
            <w:pPr>
              <w:pStyle w:val="ListParagraph"/>
              <w:numPr>
                <w:ilvl w:val="1"/>
                <w:numId w:val="10"/>
              </w:numPr>
              <w:spacing w:after="0"/>
              <w:contextualSpacing w:val="0"/>
            </w:pPr>
            <w:r w:rsidRPr="009972A4">
              <w:t>D</w:t>
            </w:r>
            <w:r w:rsidRPr="004158B0">
              <w:t>efine RF</w:t>
            </w:r>
            <w:r>
              <w:t xml:space="preserve"> requirements for both backhaul and access links of an IAB-node including requirements for co-existence (e.g. ACLR, ACS). This may include defining a new power class for MT.</w:t>
            </w:r>
          </w:p>
          <w:p w14:paraId="79E9BE08" w14:textId="77777777" w:rsidR="00B65E42" w:rsidRDefault="00B65E42" w:rsidP="00437E0C">
            <w:pPr>
              <w:pStyle w:val="ListParagraph"/>
              <w:numPr>
                <w:ilvl w:val="1"/>
                <w:numId w:val="10"/>
              </w:numPr>
              <w:spacing w:after="0"/>
              <w:contextualSpacing w:val="0"/>
            </w:pPr>
            <w:r>
              <w:t>Define RRM core requirements for both backhaul and access links of IAB node.</w:t>
            </w:r>
          </w:p>
          <w:p w14:paraId="172C3A29" w14:textId="77777777" w:rsidR="00B65E42" w:rsidRDefault="00B65E42" w:rsidP="00437E0C">
            <w:pPr>
              <w:pStyle w:val="ListParagraph"/>
              <w:numPr>
                <w:ilvl w:val="1"/>
                <w:numId w:val="10"/>
              </w:numPr>
              <w:spacing w:after="0"/>
              <w:contextualSpacing w:val="0"/>
            </w:pPr>
            <w:r>
              <w:t>Define latency requirements for switching between communication over parent backhaul link (i.e. MT) and child backhaul/access links (i.e. DU).</w:t>
            </w:r>
          </w:p>
          <w:p w14:paraId="16BFF71C" w14:textId="77777777" w:rsidR="00B65E42" w:rsidRPr="00AC7CE4" w:rsidRDefault="00B65E42" w:rsidP="00437E0C">
            <w:pPr>
              <w:pStyle w:val="ListParagraph"/>
              <w:numPr>
                <w:ilvl w:val="1"/>
                <w:numId w:val="10"/>
              </w:numPr>
              <w:spacing w:after="0"/>
              <w:contextualSpacing w:val="0"/>
            </w:pPr>
            <w:r>
              <w:t>Define timing requirements for IAB specific network synchronization.</w:t>
            </w:r>
            <w:r w:rsidRPr="00437E0C">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5D77BA32" w14:textId="77777777" w:rsidR="00B65E42" w:rsidRDefault="00B65E42" w:rsidP="00437E0C">
            <w:pPr>
              <w:pStyle w:val="ListParagraph"/>
              <w:spacing w:after="0"/>
            </w:pPr>
          </w:p>
          <w:p w14:paraId="552F05E0" w14:textId="77777777" w:rsidR="00B65E42" w:rsidRDefault="00B65E42" w:rsidP="00437E0C">
            <w:pPr>
              <w:pStyle w:val="ListParagraph"/>
              <w:spacing w:after="0"/>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5434EBCD" w14:textId="77777777" w:rsidR="00B65E42" w:rsidRDefault="00B65E42" w:rsidP="00437E0C">
            <w:pPr>
              <w:pStyle w:val="ListParagraph"/>
              <w:numPr>
                <w:ilvl w:val="0"/>
                <w:numId w:val="10"/>
              </w:numPr>
              <w:spacing w:after="0"/>
              <w:ind w:left="720"/>
              <w:contextualSpacing w:val="0"/>
            </w:pPr>
            <w:r>
              <w:t>Define RRM performance requirements.</w:t>
            </w:r>
          </w:p>
          <w:p w14:paraId="0D46F5E3" w14:textId="77777777" w:rsidR="00B65E42" w:rsidRDefault="00B65E42" w:rsidP="00437E0C">
            <w:pPr>
              <w:pStyle w:val="ListParagraph"/>
              <w:numPr>
                <w:ilvl w:val="0"/>
                <w:numId w:val="10"/>
              </w:numPr>
              <w:spacing w:after="0"/>
              <w:ind w:left="720"/>
              <w:contextualSpacing w:val="0"/>
            </w:pPr>
            <w:r>
              <w:t>Define demodulation performance requirements for both backhaul and access links of an IAB-node</w:t>
            </w:r>
            <w:r w:rsidR="008D1CD5">
              <w:t>, if needed</w:t>
            </w:r>
            <w:r>
              <w:t>. [RAN4]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77777777"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t>
      </w:r>
      <w:r w:rsidR="0016098E">
        <w:t xml:space="preserve">IAB </w:t>
      </w:r>
      <w:r w:rsidR="00E03198">
        <w:t>WID [1]</w:t>
      </w:r>
      <w:r w:rsidR="0016098E">
        <w:t xml:space="preserve"> together with </w:t>
      </w:r>
      <w:r w:rsidR="00E03198">
        <w:t xml:space="preserve">criticality to IAB functionality </w:t>
      </w:r>
      <w:r w:rsidR="0016098E">
        <w:t xml:space="preserve">and performance, </w:t>
      </w:r>
      <w:r w:rsidR="00E03198">
        <w:t xml:space="preserve">and </w:t>
      </w:r>
      <w:r w:rsidR="001767D8">
        <w:t>size of</w:t>
      </w:r>
      <w:r w:rsidR="004275A9">
        <w:t xml:space="preserve"> specification</w:t>
      </w:r>
      <w:r w:rsidR="001767D8">
        <w:t xml:space="preserve"> </w:t>
      </w:r>
      <w:r w:rsidR="00E03198">
        <w:t xml:space="preserve">effort.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77777777" w:rsidR="008324A5" w:rsidRDefault="008324A5" w:rsidP="003A5C13">
      <w:pPr>
        <w:spacing w:after="120"/>
      </w:pPr>
      <w:r w:rsidRPr="00320A6B">
        <w:t xml:space="preserve">The WID defines </w:t>
      </w:r>
      <w:r>
        <w:t xml:space="preserve">five </w:t>
      </w:r>
      <w:r w:rsidRPr="00320A6B">
        <w:t xml:space="preserve">objectives </w:t>
      </w:r>
      <w:r w:rsidR="00603219">
        <w:t>related to physical layer enhancements, which are</w:t>
      </w:r>
      <w:r w:rsidRPr="00320A6B">
        <w:t xml:space="preserve"> led by RAN1. </w:t>
      </w:r>
      <w:r w:rsidR="00603219">
        <w:t>The</w:t>
      </w:r>
      <w:r w:rsidR="009C4B6F">
        <w:t>se</w:t>
      </w:r>
      <w:r w:rsidR="00603219">
        <w:t xml:space="preserve"> physical layer enhancements are critical to IAB functionality</w:t>
      </w:r>
      <w:r w:rsidR="009C4B6F">
        <w:t xml:space="preserve"> and should therefore start early</w:t>
      </w:r>
      <w:r w:rsidR="00603219">
        <w:t xml:space="preserve">. </w:t>
      </w:r>
      <w:r w:rsidR="00C64F82">
        <w:t>The R</w:t>
      </w:r>
      <w:r w:rsidRPr="00320A6B">
        <w:t>AN2</w:t>
      </w:r>
      <w:r>
        <w:t>/3-related efforts are explicitly captured under the RAN2/3-led objectives</w:t>
      </w:r>
      <w:r w:rsidRPr="00320A6B">
        <w:t xml:space="preserve">. </w:t>
      </w:r>
    </w:p>
    <w:p w14:paraId="1B7349AF" w14:textId="77777777" w:rsidR="008324A5" w:rsidRPr="00320A6B" w:rsidRDefault="008324A5" w:rsidP="003A5C13">
      <w:pPr>
        <w:spacing w:after="120"/>
      </w:pPr>
      <w:r>
        <w:t xml:space="preserve">The </w:t>
      </w:r>
      <w:r w:rsidR="009C4B6F">
        <w:t>physical layer enhancements include</w:t>
      </w:r>
      <w:r>
        <w:t>:</w:t>
      </w:r>
    </w:p>
    <w:p w14:paraId="30DE902D" w14:textId="77777777" w:rsidR="008324A5" w:rsidRPr="009B73A2" w:rsidRDefault="008324A5" w:rsidP="003A5C13">
      <w:pPr>
        <w:pStyle w:val="ListParagraph"/>
        <w:spacing w:after="120"/>
        <w:ind w:left="288" w:hanging="288"/>
        <w:contextualSpacing w:val="0"/>
      </w:pPr>
      <w:r w:rsidRPr="009B73A2">
        <w:t>1) SSB/RMSI periodicity for NR initial access.</w:t>
      </w:r>
    </w:p>
    <w:p w14:paraId="654DD168" w14:textId="77777777" w:rsidR="008324A5" w:rsidRPr="009B73A2" w:rsidRDefault="008324A5" w:rsidP="003A5C13">
      <w:pPr>
        <w:pStyle w:val="ListParagraph"/>
        <w:spacing w:after="120"/>
        <w:ind w:left="288" w:hanging="288"/>
        <w:contextualSpacing w:val="0"/>
      </w:pPr>
      <w:r w:rsidRPr="009B73A2">
        <w:t xml:space="preserve">2) </w:t>
      </w:r>
      <w:r w:rsidR="00D42844">
        <w:t xml:space="preserve">Extensions of </w:t>
      </w:r>
      <w:r w:rsidRPr="009B73A2">
        <w:t xml:space="preserve">SSBs </w:t>
      </w:r>
      <w:r w:rsidR="00D42844">
        <w:t>for</w:t>
      </w:r>
      <w:r w:rsidRPr="009B73A2">
        <w:t xml:space="preserve"> inter-IAB-node discovery and measurements. </w:t>
      </w:r>
    </w:p>
    <w:p w14:paraId="7567726C" w14:textId="77777777" w:rsidR="008324A5" w:rsidRPr="009B73A2" w:rsidRDefault="008324A5" w:rsidP="003A5C13">
      <w:pPr>
        <w:spacing w:after="120"/>
        <w:ind w:left="288" w:hanging="288"/>
      </w:pPr>
      <w:r w:rsidRPr="009B73A2">
        <w:t xml:space="preserve">3) </w:t>
      </w:r>
      <w:r w:rsidR="00603219">
        <w:t>E</w:t>
      </w:r>
      <w:r w:rsidRPr="009B73A2">
        <w:t xml:space="preserve">xtension of RACH occasions and periodicities for backhaul RACH resources. </w:t>
      </w:r>
    </w:p>
    <w:p w14:paraId="1C9D8BCD" w14:textId="77777777" w:rsidR="008324A5" w:rsidRPr="009B73A2" w:rsidRDefault="008324A5" w:rsidP="003A5C13">
      <w:pPr>
        <w:spacing w:after="120"/>
        <w:ind w:left="288" w:hanging="288"/>
      </w:pPr>
      <w:r w:rsidRPr="009B73A2">
        <w:t xml:space="preserve">4) </w:t>
      </w:r>
      <w:r w:rsidR="00603219">
        <w:t>M</w:t>
      </w:r>
      <w:r w:rsidRPr="009B73A2">
        <w:t xml:space="preserve">echanisms for resource multiplexing among backhaul and access links. </w:t>
      </w:r>
    </w:p>
    <w:p w14:paraId="630906F8" w14:textId="77777777" w:rsidR="008324A5" w:rsidRPr="009B73A2" w:rsidRDefault="008324A5" w:rsidP="003A5C13">
      <w:pPr>
        <w:pStyle w:val="ListParagraph"/>
        <w:spacing w:after="120"/>
        <w:ind w:left="288" w:hanging="288"/>
        <w:contextualSpacing w:val="0"/>
      </w:pPr>
      <w:r w:rsidRPr="009B73A2">
        <w:t xml:space="preserve">5) </w:t>
      </w:r>
      <w:r w:rsidR="00603219">
        <w:t>M</w:t>
      </w:r>
      <w:r w:rsidRPr="009B73A2">
        <w:t>echanism to support the “case-1” OTA timing alignment.</w:t>
      </w:r>
    </w:p>
    <w:p w14:paraId="6C5D4D94" w14:textId="77777777" w:rsidR="00603219" w:rsidRPr="009B73A2" w:rsidRDefault="00603219" w:rsidP="003A5C13">
      <w:pPr>
        <w:spacing w:after="120"/>
      </w:pPr>
    </w:p>
    <w:p w14:paraId="52761FC6" w14:textId="77777777" w:rsidR="008324A5" w:rsidRPr="00320A6B" w:rsidRDefault="008324A5" w:rsidP="003A5C13">
      <w:pPr>
        <w:spacing w:after="120"/>
        <w:ind w:left="288" w:hanging="288"/>
        <w:rPr>
          <w:b/>
        </w:rPr>
      </w:pPr>
      <w:r w:rsidRPr="00320A6B">
        <w:rPr>
          <w:b/>
        </w:rPr>
        <w:t>RAN2-led</w:t>
      </w:r>
      <w:r>
        <w:rPr>
          <w:b/>
        </w:rPr>
        <w:t xml:space="preserve"> efforts</w:t>
      </w:r>
      <w:r w:rsidRPr="00320A6B">
        <w:rPr>
          <w:b/>
        </w:rPr>
        <w:t>:</w:t>
      </w:r>
    </w:p>
    <w:p w14:paraId="18ADD642" w14:textId="77777777" w:rsidR="00C64F82" w:rsidRDefault="008324A5" w:rsidP="003A5C13">
      <w:pPr>
        <w:spacing w:after="120"/>
      </w:pPr>
      <w:r w:rsidRPr="00320A6B">
        <w:t xml:space="preserve">The WID defines </w:t>
      </w:r>
      <w:r>
        <w:t xml:space="preserve">four </w:t>
      </w:r>
      <w:r w:rsidR="002D10D9">
        <w:t xml:space="preserve">RAN-2-led </w:t>
      </w:r>
      <w:r w:rsidRPr="00320A6B">
        <w:t xml:space="preserve">objectives </w:t>
      </w:r>
      <w:r w:rsidR="002D10D9">
        <w:t xml:space="preserve">as well as three </w:t>
      </w:r>
      <w:r w:rsidR="00C64F82">
        <w:t>RAN3-led efforts</w:t>
      </w:r>
      <w:r w:rsidR="002D10D9">
        <w:t xml:space="preserve"> which involve RAN2 contribution. </w:t>
      </w:r>
    </w:p>
    <w:p w14:paraId="600167F5" w14:textId="77777777" w:rsidR="00D42844" w:rsidRDefault="002D10D9" w:rsidP="003A5C13">
      <w:pPr>
        <w:spacing w:after="120"/>
      </w:pPr>
      <w:r>
        <w:t xml:space="preserve">The WID makes extensive reference to TR 38.874 </w:t>
      </w:r>
      <w:r w:rsidR="00D42844">
        <w:t>for</w:t>
      </w:r>
      <w:r>
        <w:t xml:space="preserve"> these objectives. RAN-2 should therefore </w:t>
      </w:r>
      <w:r w:rsidR="00D42844">
        <w:t>start with</w:t>
      </w:r>
      <w:r w:rsidR="00126D29">
        <w:t xml:space="preserve"> the</w:t>
      </w:r>
      <w:r w:rsidR="00D42844">
        <w:t xml:space="preserve"> </w:t>
      </w:r>
      <w:r w:rsidR="00AC1E31">
        <w:t xml:space="preserve">baseline stage-2 </w:t>
      </w:r>
      <w:r w:rsidR="00D42844">
        <w:t>s</w:t>
      </w:r>
      <w:r>
        <w:t>pecification</w:t>
      </w:r>
      <w:r w:rsidR="00AC1E31">
        <w:t>s</w:t>
      </w:r>
      <w:r w:rsidR="00126D29">
        <w:t xml:space="preserve"> that</w:t>
      </w:r>
      <w:r w:rsidR="00D42844">
        <w:t xml:space="preserve"> can be derived from </w:t>
      </w:r>
      <w:r>
        <w:t>TR 38.874</w:t>
      </w:r>
      <w:r w:rsidR="00D42844">
        <w:t>. Th</w:t>
      </w:r>
      <w:r w:rsidR="009B113E">
        <w:t>ese</w:t>
      </w:r>
      <w:r w:rsidR="00D42844">
        <w:t xml:space="preserve"> baseline </w:t>
      </w:r>
      <w:r w:rsidR="009C4B6F">
        <w:t>specification</w:t>
      </w:r>
      <w:r w:rsidR="009B113E">
        <w:t>s</w:t>
      </w:r>
      <w:r w:rsidR="009C4B6F">
        <w:t xml:space="preserve"> mainly a</w:t>
      </w:r>
      <w:r w:rsidR="009B113E">
        <w:t>ffect</w:t>
      </w:r>
      <w:r w:rsidR="009C4B6F">
        <w:t xml:space="preserve"> TS 38.300.</w:t>
      </w:r>
    </w:p>
    <w:p w14:paraId="30FE14DF" w14:textId="77777777" w:rsidR="00AC1E31" w:rsidRDefault="00AC1E31" w:rsidP="003A5C13">
      <w:pPr>
        <w:spacing w:after="120"/>
      </w:pPr>
      <w:r>
        <w:t>Also, stage-2 specification for the adaptation layer should start early since it represents a new radio protocol sublayer</w:t>
      </w:r>
      <w:r w:rsidR="00126D29">
        <w:t>,</w:t>
      </w:r>
      <w:r>
        <w:t xml:space="preserve"> </w:t>
      </w:r>
      <w:r w:rsidR="00126D29">
        <w:t>which</w:t>
      </w:r>
      <w:r>
        <w:t xml:space="preserve"> has implications on other efforts.</w:t>
      </w:r>
    </w:p>
    <w:p w14:paraId="1E7373F3" w14:textId="77777777" w:rsidR="009658F8" w:rsidRDefault="00AC1E31" w:rsidP="003A5C13">
      <w:pPr>
        <w:spacing w:after="120"/>
      </w:pPr>
      <w:r>
        <w:t>Further features are dependent on th</w:t>
      </w:r>
      <w:r w:rsidR="009658F8">
        <w:t>ese</w:t>
      </w:r>
      <w:r>
        <w:t xml:space="preserve"> prior </w:t>
      </w:r>
      <w:r w:rsidR="009658F8">
        <w:t>efforts</w:t>
      </w:r>
      <w:r>
        <w:t xml:space="preserve"> an</w:t>
      </w:r>
      <w:r w:rsidR="009658F8">
        <w:t xml:space="preserve">d can follow </w:t>
      </w:r>
      <w:r w:rsidR="00126D29">
        <w:t>over time</w:t>
      </w:r>
      <w:r w:rsidR="009658F8">
        <w:t xml:space="preserve">. </w:t>
      </w:r>
    </w:p>
    <w:p w14:paraId="4E33E8F3" w14:textId="77777777" w:rsidR="009658F8" w:rsidRDefault="009658F8" w:rsidP="003A5C13">
      <w:pPr>
        <w:spacing w:after="120"/>
      </w:pPr>
      <w:r>
        <w:t xml:space="preserve">The following efforts </w:t>
      </w:r>
      <w:r w:rsidR="00126D29">
        <w:t xml:space="preserve">and their interdependences </w:t>
      </w:r>
      <w:r>
        <w:t>can be identified:</w:t>
      </w:r>
    </w:p>
    <w:p w14:paraId="387C8A8B" w14:textId="77777777" w:rsidR="00AC1E31" w:rsidRPr="004477E7" w:rsidRDefault="00AC1E31"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1) </w:t>
      </w:r>
      <w:r>
        <w:rPr>
          <w:rFonts w:eastAsia="Times New Roman" w:cs="Times New Roman"/>
          <w:lang w:eastAsia="en-US"/>
        </w:rPr>
        <w:tab/>
        <w:t>Architecture b</w:t>
      </w:r>
      <w:r w:rsidRPr="004477E7">
        <w:rPr>
          <w:rFonts w:eastAsia="Times New Roman" w:cs="Times New Roman"/>
          <w:lang w:eastAsia="en-US"/>
        </w:rPr>
        <w:t>aseline (38.300):</w:t>
      </w:r>
    </w:p>
    <w:p w14:paraId="1CDBCF4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Relaying architecture and Interfaces</w:t>
      </w:r>
    </w:p>
    <w:p w14:paraId="37AC06B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User- and control-plane aspects incl. protocol stacks and bearer-to-RLC-channel mapping</w:t>
      </w:r>
    </w:p>
    <w:p w14:paraId="5D8AD3ED"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L2 structures</w:t>
      </w:r>
    </w:p>
    <w:p w14:paraId="31F11A71"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radio protocol sublayer (adaptation layer)</w:t>
      </w:r>
    </w:p>
    <w:p w14:paraId="099037BF"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Radio-aware scheduling</w:t>
      </w:r>
    </w:p>
    <w:p w14:paraId="7CB753EE"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2) </w:t>
      </w:r>
      <w:r w:rsidR="009B113E">
        <w:rPr>
          <w:rFonts w:eastAsia="Times New Roman" w:cs="Times New Roman"/>
          <w:lang w:eastAsia="en-US"/>
        </w:rPr>
        <w:tab/>
      </w:r>
      <w:r w:rsidRPr="004477E7">
        <w:rPr>
          <w:rFonts w:eastAsia="Times New Roman" w:cs="Times New Roman"/>
          <w:lang w:eastAsia="en-US"/>
        </w:rPr>
        <w:t>Adaptation layer</w:t>
      </w:r>
      <w:r w:rsidR="009B113E">
        <w:rPr>
          <w:rFonts w:eastAsia="Times New Roman" w:cs="Times New Roman"/>
          <w:lang w:eastAsia="en-US"/>
        </w:rPr>
        <w:t xml:space="preserve"> </w:t>
      </w:r>
      <w:r w:rsidR="009658F8">
        <w:rPr>
          <w:rFonts w:eastAsia="Times New Roman" w:cs="Times New Roman"/>
          <w:lang w:eastAsia="en-US"/>
        </w:rPr>
        <w:t xml:space="preserve">– stage 2 </w:t>
      </w:r>
      <w:r w:rsidRPr="004477E7">
        <w:rPr>
          <w:rFonts w:eastAsia="Times New Roman" w:cs="Times New Roman"/>
          <w:lang w:eastAsia="en-US"/>
        </w:rPr>
        <w:t>(38.3xx)</w:t>
      </w:r>
    </w:p>
    <w:p w14:paraId="201BBE7C" w14:textId="77777777" w:rsid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ab/>
      </w:r>
      <w:r>
        <w:rPr>
          <w:rFonts w:eastAsia="Times New Roman" w:cs="Times New Roman"/>
          <w:lang w:eastAsia="en-US"/>
        </w:rPr>
        <w:t>-</w:t>
      </w:r>
      <w:r>
        <w:rPr>
          <w:rFonts w:eastAsia="Times New Roman" w:cs="Times New Roman"/>
          <w:lang w:eastAsia="en-US"/>
        </w:rPr>
        <w:tab/>
        <w:t>Services, functions, procedures</w:t>
      </w:r>
    </w:p>
    <w:p w14:paraId="6367599C" w14:textId="77777777" w:rsidR="004477E7" w:rsidRDefault="004477E7" w:rsidP="003A5C13">
      <w:pPr>
        <w:pStyle w:val="maintext"/>
        <w:spacing w:before="0" w:after="120" w:line="240" w:lineRule="auto"/>
        <w:ind w:left="288" w:firstLineChars="0" w:hanging="4"/>
        <w:jc w:val="left"/>
        <w:rPr>
          <w:rFonts w:eastAsia="Times New Roman" w:cs="Times New Roman"/>
          <w:lang w:eastAsia="en-US"/>
        </w:rPr>
      </w:pPr>
      <w:r>
        <w:rPr>
          <w:rFonts w:eastAsia="Times New Roman" w:cs="Times New Roman"/>
          <w:lang w:eastAsia="en-US"/>
        </w:rPr>
        <w:t xml:space="preserve">- </w:t>
      </w:r>
      <w:r w:rsidR="00502735">
        <w:rPr>
          <w:rFonts w:eastAsia="Times New Roman" w:cs="Times New Roman"/>
          <w:lang w:eastAsia="en-US"/>
        </w:rPr>
        <w:tab/>
      </w:r>
      <w:r>
        <w:rPr>
          <w:rFonts w:eastAsia="Times New Roman" w:cs="Times New Roman"/>
          <w:lang w:eastAsia="en-US"/>
        </w:rPr>
        <w:t>Includes routing and bearer-to-RLC-channel mapping</w:t>
      </w:r>
    </w:p>
    <w:p w14:paraId="0EE5A9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3) </w:t>
      </w:r>
      <w:r w:rsidR="009B113E">
        <w:rPr>
          <w:rFonts w:eastAsia="Times New Roman" w:cs="Times New Roman"/>
          <w:lang w:eastAsia="en-US"/>
        </w:rPr>
        <w:tab/>
      </w:r>
      <w:r w:rsidRPr="004477E7">
        <w:rPr>
          <w:rFonts w:eastAsia="Times New Roman" w:cs="Times New Roman"/>
          <w:lang w:eastAsia="en-US"/>
        </w:rPr>
        <w:t>Enhancements to bearer context setup/release procedures to support flow QoS across multiple hops: Depends on specification of 38.300 baseline spec and adaptation layer spec.</w:t>
      </w:r>
    </w:p>
    <w:p w14:paraId="1B9959E8"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4) </w:t>
      </w:r>
      <w:r w:rsidR="009B113E">
        <w:rPr>
          <w:rFonts w:eastAsia="Times New Roman" w:cs="Times New Roman"/>
          <w:lang w:eastAsia="en-US"/>
        </w:rPr>
        <w:tab/>
        <w:t xml:space="preserve">L2 </w:t>
      </w:r>
      <w:proofErr w:type="spellStart"/>
      <w:r w:rsidR="009B113E">
        <w:rPr>
          <w:rFonts w:eastAsia="Times New Roman" w:cs="Times New Roman"/>
          <w:lang w:eastAsia="en-US"/>
        </w:rPr>
        <w:t>signaling</w:t>
      </w:r>
      <w:proofErr w:type="spellEnd"/>
      <w:r w:rsidR="009B113E">
        <w:rPr>
          <w:rFonts w:eastAsia="Times New Roman" w:cs="Times New Roman"/>
          <w:lang w:eastAsia="en-US"/>
        </w:rPr>
        <w:t xml:space="preserve"> for B</w:t>
      </w:r>
      <w:r w:rsidRPr="004477E7">
        <w:rPr>
          <w:rFonts w:eastAsia="Times New Roman" w:cs="Times New Roman"/>
          <w:lang w:eastAsia="en-US"/>
        </w:rPr>
        <w:t>H RLF handling: Depends on specification of BH RLF procedures by RAN3</w:t>
      </w:r>
    </w:p>
    <w:p w14:paraId="651AD23A"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5) </w:t>
      </w:r>
      <w:r w:rsidR="009B113E">
        <w:rPr>
          <w:rFonts w:eastAsia="Times New Roman" w:cs="Times New Roman"/>
          <w:lang w:eastAsia="en-US"/>
        </w:rPr>
        <w:tab/>
      </w:r>
      <w:r w:rsidRPr="004477E7">
        <w:rPr>
          <w:rFonts w:eastAsia="Times New Roman" w:cs="Times New Roman"/>
          <w:lang w:eastAsia="en-US"/>
        </w:rPr>
        <w:t xml:space="preserve">L2 </w:t>
      </w:r>
      <w:proofErr w:type="spellStart"/>
      <w:r w:rsidRPr="004477E7">
        <w:rPr>
          <w:rFonts w:eastAsia="Times New Roman" w:cs="Times New Roman"/>
          <w:lang w:eastAsia="en-US"/>
        </w:rPr>
        <w:t>signaling</w:t>
      </w:r>
      <w:proofErr w:type="spellEnd"/>
      <w:r w:rsidRPr="004477E7">
        <w:rPr>
          <w:rFonts w:eastAsia="Times New Roman" w:cs="Times New Roman"/>
          <w:lang w:eastAsia="en-US"/>
        </w:rPr>
        <w:t xml:space="preserve"> for release of soft resources: Depends on specification of resource management by RAN1</w:t>
      </w:r>
    </w:p>
    <w:p w14:paraId="50FFD6B5"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6) </w:t>
      </w:r>
      <w:r w:rsidR="009B113E">
        <w:rPr>
          <w:rFonts w:eastAsia="Times New Roman" w:cs="Times New Roman"/>
          <w:lang w:eastAsia="en-US"/>
        </w:rPr>
        <w:tab/>
      </w:r>
      <w:r w:rsidRPr="004477E7">
        <w:rPr>
          <w:rFonts w:eastAsia="Times New Roman" w:cs="Times New Roman"/>
          <w:lang w:eastAsia="en-US"/>
        </w:rPr>
        <w:t>Flow control mechanism to handle congestion: Depends on evaluation of F1-based mechanisms by RAN3</w:t>
      </w:r>
    </w:p>
    <w:p w14:paraId="01DCBD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7) </w:t>
      </w:r>
      <w:r w:rsidR="009B113E">
        <w:rPr>
          <w:rFonts w:eastAsia="Times New Roman" w:cs="Times New Roman"/>
          <w:lang w:eastAsia="en-US"/>
        </w:rPr>
        <w:tab/>
      </w:r>
      <w:r w:rsidRPr="004477E7">
        <w:rPr>
          <w:rFonts w:eastAsia="Times New Roman" w:cs="Times New Roman"/>
          <w:lang w:eastAsia="en-US"/>
        </w:rPr>
        <w:t>Hop-by-</w:t>
      </w:r>
      <w:r w:rsidR="003A5C13">
        <w:rPr>
          <w:rFonts w:eastAsia="Times New Roman" w:cs="Times New Roman"/>
          <w:lang w:eastAsia="en-US"/>
        </w:rPr>
        <w:t>h</w:t>
      </w:r>
      <w:r w:rsidRPr="004477E7">
        <w:rPr>
          <w:rFonts w:eastAsia="Times New Roman" w:cs="Times New Roman"/>
          <w:lang w:eastAsia="en-US"/>
        </w:rPr>
        <w:t>op low latency scheduling: Optimization, not critical for functionality</w:t>
      </w:r>
    </w:p>
    <w:p w14:paraId="0C53AA32"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8) </w:t>
      </w:r>
      <w:r w:rsidR="009B113E">
        <w:rPr>
          <w:rFonts w:eastAsia="Times New Roman" w:cs="Times New Roman"/>
          <w:lang w:eastAsia="en-US"/>
        </w:rPr>
        <w:tab/>
        <w:t>M</w:t>
      </w:r>
      <w:r w:rsidRPr="004477E7">
        <w:rPr>
          <w:rFonts w:eastAsia="Times New Roman" w:cs="Times New Roman"/>
          <w:lang w:eastAsia="en-US"/>
        </w:rPr>
        <w:t xml:space="preserve">echanisms </w:t>
      </w:r>
      <w:r w:rsidR="009B113E">
        <w:rPr>
          <w:rFonts w:eastAsia="Times New Roman" w:cs="Times New Roman"/>
          <w:lang w:eastAsia="en-US"/>
        </w:rPr>
        <w:t>for</w:t>
      </w:r>
      <w:r w:rsidRPr="004477E7">
        <w:rPr>
          <w:rFonts w:eastAsia="Times New Roman" w:cs="Times New Roman"/>
          <w:lang w:eastAsia="en-US"/>
        </w:rPr>
        <w:t xml:space="preserve"> lossless delivery in hop-by-hop ARQ: Not critical for functionality. Implies </w:t>
      </w:r>
      <w:r w:rsidR="009B113E">
        <w:rPr>
          <w:rFonts w:eastAsia="Times New Roman" w:cs="Times New Roman"/>
          <w:lang w:eastAsia="en-US"/>
        </w:rPr>
        <w:t xml:space="preserve">that </w:t>
      </w:r>
      <w:r w:rsidRPr="004477E7">
        <w:rPr>
          <w:rFonts w:eastAsia="Times New Roman" w:cs="Times New Roman"/>
          <w:lang w:eastAsia="en-US"/>
        </w:rPr>
        <w:t>RAN3 work on topology adaptation has sufficiently evolved.</w:t>
      </w:r>
    </w:p>
    <w:p w14:paraId="00B4F106"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9) </w:t>
      </w:r>
      <w:r w:rsidR="003A5C13">
        <w:rPr>
          <w:rFonts w:eastAsia="Times New Roman" w:cs="Times New Roman"/>
          <w:lang w:eastAsia="en-US"/>
        </w:rPr>
        <w:tab/>
      </w:r>
      <w:r w:rsidR="009B113E">
        <w:rPr>
          <w:rFonts w:eastAsia="Times New Roman" w:cs="Times New Roman"/>
          <w:lang w:eastAsia="en-US"/>
        </w:rPr>
        <w:t>New</w:t>
      </w:r>
      <w:r w:rsidRPr="004477E7">
        <w:rPr>
          <w:rFonts w:eastAsia="Times New Roman" w:cs="Times New Roman"/>
          <w:lang w:eastAsia="en-US"/>
        </w:rPr>
        <w:t xml:space="preserve"> RRC configurations: </w:t>
      </w:r>
      <w:r w:rsidR="009B113E">
        <w:rPr>
          <w:rFonts w:eastAsia="Times New Roman" w:cs="Times New Roman"/>
          <w:lang w:eastAsia="en-US"/>
        </w:rPr>
        <w:t>D</w:t>
      </w:r>
      <w:r w:rsidRPr="004477E7">
        <w:rPr>
          <w:rFonts w:eastAsia="Times New Roman" w:cs="Times New Roman"/>
          <w:lang w:eastAsia="en-US"/>
        </w:rPr>
        <w:t>epend on spec</w:t>
      </w:r>
      <w:r w:rsidR="0009788E">
        <w:rPr>
          <w:rFonts w:eastAsia="Times New Roman" w:cs="Times New Roman"/>
          <w:lang w:eastAsia="en-US"/>
        </w:rPr>
        <w:t>ification</w:t>
      </w:r>
      <w:r w:rsidRPr="004477E7">
        <w:rPr>
          <w:rFonts w:eastAsia="Times New Roman" w:cs="Times New Roman"/>
          <w:lang w:eastAsia="en-US"/>
        </w:rPr>
        <w:t xml:space="preserve"> of new procedures</w:t>
      </w:r>
    </w:p>
    <w:p w14:paraId="388F27C5" w14:textId="77777777" w:rsidR="004477E7" w:rsidRPr="004477E7" w:rsidRDefault="00DC41E9"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10</w:t>
      </w:r>
      <w:r w:rsidR="004477E7" w:rsidRPr="004477E7">
        <w:rPr>
          <w:rFonts w:eastAsia="Times New Roman" w:cs="Times New Roman"/>
          <w:lang w:eastAsia="en-US"/>
        </w:rPr>
        <w:t>) Extension of LCID space and potentially LCG space: Mostly configuration.</w:t>
      </w:r>
    </w:p>
    <w:p w14:paraId="66F58EC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11) Stage 3, ASN.1</w:t>
      </w:r>
      <w:r w:rsidR="009658F8">
        <w:rPr>
          <w:rFonts w:eastAsia="Times New Roman" w:cs="Times New Roman"/>
          <w:lang w:eastAsia="en-US"/>
        </w:rPr>
        <w:t>: Depends on stage-2 specification.</w:t>
      </w:r>
    </w:p>
    <w:p w14:paraId="75736160" w14:textId="77777777" w:rsidR="00D42844" w:rsidRDefault="00D42844" w:rsidP="003A5C13">
      <w:pPr>
        <w:spacing w:after="120"/>
      </w:pPr>
    </w:p>
    <w:p w14:paraId="666B8E18" w14:textId="77777777" w:rsidR="009658F8" w:rsidRPr="00320A6B" w:rsidRDefault="009658F8" w:rsidP="003A5C13">
      <w:pPr>
        <w:spacing w:after="120"/>
        <w:ind w:left="288" w:hanging="288"/>
        <w:rPr>
          <w:b/>
        </w:rPr>
      </w:pPr>
      <w:r w:rsidRPr="00320A6B">
        <w:rPr>
          <w:b/>
        </w:rPr>
        <w:t>RAN</w:t>
      </w:r>
      <w:r w:rsidR="00FF4802">
        <w:rPr>
          <w:b/>
        </w:rPr>
        <w:t>3</w:t>
      </w:r>
      <w:r w:rsidRPr="00320A6B">
        <w:rPr>
          <w:b/>
        </w:rPr>
        <w:t>-led</w:t>
      </w:r>
      <w:r>
        <w:rPr>
          <w:b/>
        </w:rPr>
        <w:t xml:space="preserve"> efforts</w:t>
      </w:r>
      <w:r w:rsidRPr="00320A6B">
        <w:rPr>
          <w:b/>
        </w:rPr>
        <w:t>:</w:t>
      </w:r>
    </w:p>
    <w:p w14:paraId="4737100D" w14:textId="77777777" w:rsidR="009658F8" w:rsidRDefault="009658F8" w:rsidP="003A5C13">
      <w:pPr>
        <w:spacing w:after="120"/>
      </w:pPr>
      <w:r w:rsidRPr="00320A6B">
        <w:t xml:space="preserve">The WID defines </w:t>
      </w:r>
      <w:r>
        <w:t xml:space="preserve">three RAN-3-led </w:t>
      </w:r>
      <w:r w:rsidRPr="00320A6B">
        <w:t xml:space="preserve">objectives </w:t>
      </w:r>
      <w:r>
        <w:t>as well as RAN2-led efforts</w:t>
      </w:r>
      <w:r w:rsidR="00126D29">
        <w:t>,</w:t>
      </w:r>
      <w:r>
        <w:t xml:space="preserve"> which involve RAN3 contribution. </w:t>
      </w:r>
    </w:p>
    <w:p w14:paraId="266F9AB1" w14:textId="77777777" w:rsidR="009658F8" w:rsidRDefault="009658F8" w:rsidP="003A5C13">
      <w:pPr>
        <w:spacing w:after="120"/>
      </w:pPr>
      <w:r>
        <w:t>RAN-3 should also start with baseline stage-2 specifications</w:t>
      </w:r>
      <w:r w:rsidR="00126D29">
        <w:t xml:space="preserve"> that </w:t>
      </w:r>
      <w:r>
        <w:t>can be derived from TR 38.874. These baseline specifications mainly affect TS 38.401</w:t>
      </w:r>
      <w:r w:rsidR="00381FB6">
        <w:t>.</w:t>
      </w:r>
    </w:p>
    <w:p w14:paraId="228E3538" w14:textId="77777777" w:rsidR="00381FB6" w:rsidRDefault="00381FB6" w:rsidP="003A5C13">
      <w:pPr>
        <w:spacing w:after="120"/>
      </w:pPr>
      <w:r>
        <w:t xml:space="preserve">Also, enhancement to E-UTRAN for IAB-node operation in NSA should be addressed early and in context with </w:t>
      </w:r>
      <w:r w:rsidR="000A5AD5">
        <w:t>baseline 38.401 specification.</w:t>
      </w:r>
      <w:r w:rsidR="00126D29">
        <w:t xml:space="preserve"> These E-UTRAN enhancements mainly affect TS 37.340.</w:t>
      </w:r>
    </w:p>
    <w:p w14:paraId="449C72AB" w14:textId="77777777" w:rsidR="000A5AD5" w:rsidRDefault="000A5AD5"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 xml:space="preserve">Other tasks can follow as soon as architectural issues and procedures have been resolved. </w:t>
      </w:r>
    </w:p>
    <w:p w14:paraId="40E7F558" w14:textId="77777777" w:rsidR="000A5AD5" w:rsidRDefault="000A5AD5" w:rsidP="003A5C13">
      <w:pPr>
        <w:spacing w:after="120"/>
      </w:pPr>
      <w:r>
        <w:t xml:space="preserve">The following efforts </w:t>
      </w:r>
      <w:r w:rsidR="00126D29">
        <w:t xml:space="preserve">and their interdependences </w:t>
      </w:r>
      <w:r>
        <w:t>can be identified:</w:t>
      </w:r>
    </w:p>
    <w:p w14:paraId="1DBC080A"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Architecture b</w:t>
      </w:r>
      <w:r w:rsidRPr="006465F3">
        <w:rPr>
          <w:rFonts w:eastAsia="Times New Roman" w:cs="Times New Roman"/>
          <w:lang w:eastAsia="en-US"/>
        </w:rPr>
        <w:t>aseline (38.401):</w:t>
      </w:r>
    </w:p>
    <w:p w14:paraId="518D1DA8"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5G RAN architecture, </w:t>
      </w:r>
    </w:p>
    <w:p w14:paraId="2DB78E73"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for </w:t>
      </w:r>
    </w:p>
    <w:p w14:paraId="75E09223"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 xml:space="preserve">IAB-node integration incl. OAM-support, </w:t>
      </w:r>
    </w:p>
    <w:p w14:paraId="43534A0B"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Topology adaptation incl. topological redundancy nodes and BH RLF recovery</w:t>
      </w:r>
    </w:p>
    <w:p w14:paraId="6D4C4F40" w14:textId="77777777" w:rsidR="006465F3" w:rsidRPr="006465F3" w:rsidRDefault="006465F3" w:rsidP="003A5C13">
      <w:pPr>
        <w:pStyle w:val="maintext"/>
        <w:spacing w:before="0" w:after="120" w:line="240" w:lineRule="auto"/>
        <w:ind w:left="56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IP address allocation</w:t>
      </w:r>
    </w:p>
    <w:p w14:paraId="2389407D" w14:textId="77777777" w:rsidR="006465F3" w:rsidRPr="006465F3" w:rsidRDefault="006465F3" w:rsidP="003A5C13">
      <w:pPr>
        <w:pStyle w:val="maintext"/>
        <w:spacing w:before="0" w:after="120" w:line="240" w:lineRule="auto"/>
        <w:ind w:left="288" w:firstLineChars="0" w:hanging="4"/>
        <w:jc w:val="left"/>
        <w:rPr>
          <w:rStyle w:val="CommentReference"/>
          <w:rFonts w:eastAsia="Yu Mincho"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Network synchronization</w:t>
      </w:r>
      <w:r w:rsidRPr="006465F3">
        <w:rPr>
          <w:rStyle w:val="CommentReference"/>
          <w:rFonts w:eastAsia="Yu Mincho" w:cs="Times New Roman"/>
          <w:lang w:eastAsia="en-US"/>
        </w:rPr>
        <w:t xml:space="preserve"> </w:t>
      </w:r>
    </w:p>
    <w:p w14:paraId="637BC729" w14:textId="77777777" w:rsidR="006465F3" w:rsidRPr="006465F3" w:rsidRDefault="006465F3"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2) Enhancements to E-UTRAN for IAB-node in NSA (37.340)</w:t>
      </w:r>
    </w:p>
    <w:p w14:paraId="1E94623D"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3) </w:t>
      </w:r>
      <w:r w:rsidR="00516518">
        <w:rPr>
          <w:rFonts w:eastAsia="Times New Roman" w:cs="Times New Roman"/>
          <w:lang w:eastAsia="en-US"/>
        </w:rPr>
        <w:tab/>
      </w:r>
      <w:r w:rsidRPr="006465F3">
        <w:rPr>
          <w:rFonts w:eastAsia="Times New Roman" w:cs="Times New Roman"/>
          <w:lang w:eastAsia="en-US"/>
        </w:rPr>
        <w:t>Flow control mechanism to handle congestion</w:t>
      </w:r>
      <w:r w:rsidR="00516518">
        <w:rPr>
          <w:rFonts w:eastAsia="Times New Roman" w:cs="Times New Roman"/>
          <w:lang w:eastAsia="en-US"/>
        </w:rPr>
        <w:t xml:space="preserve">: RAN3 should mainly focus on extensions of NR UP protocol </w:t>
      </w:r>
      <w:r w:rsidRPr="006465F3">
        <w:rPr>
          <w:rFonts w:eastAsia="Times New Roman" w:cs="Times New Roman"/>
          <w:lang w:eastAsia="en-US"/>
        </w:rPr>
        <w:t>(38.425)</w:t>
      </w:r>
      <w:r w:rsidR="00516518">
        <w:rPr>
          <w:rFonts w:eastAsia="Times New Roman" w:cs="Times New Roman"/>
          <w:lang w:eastAsia="en-US"/>
        </w:rPr>
        <w:t>. This work should start early since it might imply radio-layer-based flow-control mechanisms to be defined by RAN2.</w:t>
      </w:r>
    </w:p>
    <w:p w14:paraId="3D8978AE" w14:textId="77777777" w:rsidR="00516518" w:rsidRPr="006465F3" w:rsidRDefault="00516518"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 xml:space="preserve">4) </w:t>
      </w:r>
      <w:r>
        <w:rPr>
          <w:rFonts w:eastAsia="Times New Roman" w:cs="Times New Roman"/>
          <w:lang w:eastAsia="en-US"/>
        </w:rPr>
        <w:tab/>
      </w:r>
      <w:r w:rsidRPr="006465F3">
        <w:rPr>
          <w:rFonts w:eastAsia="Times New Roman" w:cs="Times New Roman"/>
          <w:lang w:eastAsia="en-US"/>
        </w:rPr>
        <w:t xml:space="preserve">Enhancements to F1* security: </w:t>
      </w:r>
      <w:r>
        <w:rPr>
          <w:rFonts w:eastAsia="Times New Roman" w:cs="Times New Roman"/>
          <w:lang w:eastAsia="en-US"/>
        </w:rPr>
        <w:t>This work can start early as it mostly affects SA3 at initial stage.</w:t>
      </w:r>
    </w:p>
    <w:p w14:paraId="5DE77FBB"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5</w:t>
      </w:r>
      <w:r w:rsid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E1, F1</w:t>
      </w:r>
      <w:r w:rsidR="006465F3">
        <w:rPr>
          <w:rFonts w:eastAsia="Times New Roman" w:cs="Times New Roman"/>
          <w:lang w:eastAsia="en-US"/>
        </w:rPr>
        <w:t xml:space="preserve">: Depends on </w:t>
      </w:r>
      <w:r>
        <w:rPr>
          <w:rFonts w:eastAsia="Times New Roman" w:cs="Times New Roman"/>
          <w:lang w:eastAsia="en-US"/>
        </w:rPr>
        <w:t xml:space="preserve">establishment of </w:t>
      </w:r>
      <w:r w:rsidR="006465F3">
        <w:rPr>
          <w:rFonts w:eastAsia="Times New Roman" w:cs="Times New Roman"/>
          <w:lang w:eastAsia="en-US"/>
        </w:rPr>
        <w:t>architecture baseline</w:t>
      </w:r>
    </w:p>
    <w:p w14:paraId="151BFE94"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6</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NG and S1-MME: Interaction with SA2</w:t>
      </w:r>
      <w:r>
        <w:rPr>
          <w:rFonts w:eastAsia="Times New Roman" w:cs="Times New Roman"/>
          <w:lang w:eastAsia="en-US"/>
        </w:rPr>
        <w:t>. Depends on establishment of architecture baseline</w:t>
      </w:r>
    </w:p>
    <w:p w14:paraId="6E023ED7" w14:textId="77777777" w:rsidR="006465F3" w:rsidRPr="006465F3" w:rsidRDefault="00516518"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7</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 xml:space="preserve">Enhancements for bearer-to-RLC-channel mapping on </w:t>
      </w:r>
      <w:r w:rsidR="0009788E">
        <w:rPr>
          <w:rFonts w:eastAsia="Times New Roman" w:cs="Times New Roman"/>
          <w:lang w:eastAsia="en-US"/>
        </w:rPr>
        <w:t>IAB-donor-</w:t>
      </w:r>
      <w:r w:rsidR="006465F3" w:rsidRPr="006465F3">
        <w:rPr>
          <w:rFonts w:eastAsia="Times New Roman" w:cs="Times New Roman"/>
          <w:lang w:eastAsia="en-US"/>
        </w:rPr>
        <w:t xml:space="preserve">DU </w:t>
      </w:r>
      <w:proofErr w:type="gramStart"/>
      <w:r w:rsidR="006465F3" w:rsidRPr="006465F3">
        <w:rPr>
          <w:rFonts w:eastAsia="Times New Roman" w:cs="Times New Roman"/>
          <w:lang w:eastAsia="en-US"/>
        </w:rPr>
        <w:t>for DL</w:t>
      </w:r>
      <w:proofErr w:type="gramEnd"/>
      <w:r w:rsidR="006465F3" w:rsidRPr="006465F3">
        <w:rPr>
          <w:rFonts w:eastAsia="Times New Roman" w:cs="Times New Roman"/>
          <w:lang w:eastAsia="en-US"/>
        </w:rPr>
        <w:t xml:space="preserve"> traffic: Depends on adaptation layer spec by RAN2. </w:t>
      </w:r>
    </w:p>
    <w:p w14:paraId="6731BE75"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8</w:t>
      </w:r>
      <w:r w:rsidR="006465F3" w:rsidRPr="006465F3">
        <w:rPr>
          <w:rFonts w:eastAsia="Times New Roman" w:cs="Times New Roman"/>
          <w:lang w:eastAsia="en-US"/>
        </w:rPr>
        <w:t xml:space="preserve">) New F1-AP configurations: </w:t>
      </w:r>
      <w:r>
        <w:rPr>
          <w:rFonts w:eastAsia="Times New Roman" w:cs="Times New Roman"/>
          <w:lang w:eastAsia="en-US"/>
        </w:rPr>
        <w:t>D</w:t>
      </w:r>
      <w:r w:rsidR="006465F3" w:rsidRPr="006465F3">
        <w:rPr>
          <w:rFonts w:eastAsia="Times New Roman" w:cs="Times New Roman"/>
          <w:lang w:eastAsia="en-US"/>
        </w:rPr>
        <w:t>epends on spec</w:t>
      </w:r>
      <w:r>
        <w:rPr>
          <w:rFonts w:eastAsia="Times New Roman" w:cs="Times New Roman"/>
          <w:lang w:eastAsia="en-US"/>
        </w:rPr>
        <w:t>ification</w:t>
      </w:r>
      <w:r w:rsidR="006465F3" w:rsidRPr="006465F3">
        <w:rPr>
          <w:rFonts w:eastAsia="Times New Roman" w:cs="Times New Roman"/>
          <w:lang w:eastAsia="en-US"/>
        </w:rPr>
        <w:t xml:space="preserve"> of new procedures</w:t>
      </w:r>
    </w:p>
    <w:p w14:paraId="7A646E2F"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9</w:t>
      </w:r>
      <w:r w:rsidR="006465F3" w:rsidRPr="006465F3">
        <w:rPr>
          <w:rFonts w:eastAsia="Times New Roman" w:cs="Times New Roman"/>
          <w:lang w:eastAsia="en-US"/>
        </w:rPr>
        <w:t>) Stage 3, ASN.1</w:t>
      </w:r>
      <w:r>
        <w:rPr>
          <w:rFonts w:eastAsia="Times New Roman" w:cs="Times New Roman"/>
          <w:lang w:eastAsia="en-US"/>
        </w:rPr>
        <w:t>: Depends on stage-2 specification.</w:t>
      </w:r>
    </w:p>
    <w:p w14:paraId="79E3FF8D" w14:textId="77777777" w:rsidR="006465F3" w:rsidRPr="006465F3" w:rsidRDefault="006465F3" w:rsidP="003A5C13">
      <w:pPr>
        <w:pStyle w:val="maintext"/>
        <w:spacing w:before="0" w:after="120" w:line="240" w:lineRule="auto"/>
        <w:ind w:firstLineChars="0" w:firstLine="284"/>
        <w:jc w:val="left"/>
        <w:rPr>
          <w:rFonts w:eastAsia="Times New Roman" w:cs="Times New Roman"/>
          <w:lang w:eastAsia="en-US"/>
        </w:rPr>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4D707536" w14:textId="77777777" w:rsidR="00A23966" w:rsidRDefault="00A23966" w:rsidP="003A5C13">
      <w:pPr>
        <w:spacing w:after="120"/>
      </w:pPr>
      <w:r w:rsidRPr="00320A6B">
        <w:t xml:space="preserve">The WID </w:t>
      </w:r>
      <w:r w:rsidR="004B41F8">
        <w:t xml:space="preserve">defines the following </w:t>
      </w:r>
      <w:r w:rsidRPr="00320A6B">
        <w:t>objective</w:t>
      </w:r>
      <w:r>
        <w:t xml:space="preserve"> in the core part</w:t>
      </w:r>
      <w:r w:rsidRPr="00320A6B">
        <w:t xml:space="preserve"> to be led by RAN</w:t>
      </w:r>
      <w:r>
        <w:t>4</w:t>
      </w:r>
      <w:r w:rsidRPr="00320A6B">
        <w:t xml:space="preserve">. </w:t>
      </w:r>
      <w:r>
        <w:t>The RAN-4 effort depends on prior RAN1 work, and it is therefore started at a later point in time.</w:t>
      </w:r>
      <w:r w:rsidRPr="00320A6B">
        <w:t xml:space="preserve"> </w:t>
      </w:r>
    </w:p>
    <w:p w14:paraId="6E4D6531" w14:textId="77777777" w:rsidR="00A23966" w:rsidRPr="004B41F8" w:rsidRDefault="00A23966" w:rsidP="003A5C13">
      <w:pPr>
        <w:pStyle w:val="ListParagraph"/>
        <w:spacing w:after="120"/>
        <w:ind w:left="0"/>
        <w:contextualSpacing w:val="0"/>
      </w:pPr>
      <w:r w:rsidRPr="004B41F8">
        <w:t>1) RF and RRM requirements [RAN4-led]:</w:t>
      </w:r>
    </w:p>
    <w:p w14:paraId="2A2FFB11" w14:textId="77777777" w:rsidR="00A23966" w:rsidRPr="004B41F8" w:rsidRDefault="004B41F8" w:rsidP="003A5C13">
      <w:pPr>
        <w:pStyle w:val="ListParagraph"/>
        <w:spacing w:after="120"/>
        <w:ind w:left="576" w:hanging="288"/>
        <w:contextualSpacing w:val="0"/>
      </w:pPr>
      <w:r>
        <w:t xml:space="preserve">- </w:t>
      </w:r>
      <w:r>
        <w:tab/>
      </w:r>
      <w:r w:rsidR="00A23966" w:rsidRPr="004B41F8">
        <w:t>RF requirements for both backhaul and access links of an IAB-node including requirements for co-existence (e.g. ACLR, ACS). This may include defining a new power class for MT.</w:t>
      </w:r>
    </w:p>
    <w:p w14:paraId="0DBF952B" w14:textId="77777777" w:rsidR="00A23966" w:rsidRPr="004B41F8" w:rsidRDefault="004B41F8" w:rsidP="003A5C13">
      <w:pPr>
        <w:pStyle w:val="ListParagraph"/>
        <w:spacing w:after="120"/>
        <w:ind w:left="576" w:hanging="288"/>
        <w:contextualSpacing w:val="0"/>
      </w:pPr>
      <w:r>
        <w:t>-</w:t>
      </w:r>
      <w:r>
        <w:tab/>
      </w:r>
      <w:r w:rsidR="00A23966" w:rsidRPr="004B41F8">
        <w:t xml:space="preserve"> RRM core requirements for both backhaul and access links of IAB node.</w:t>
      </w:r>
    </w:p>
    <w:p w14:paraId="09CA4BDF" w14:textId="77777777" w:rsidR="00A23966" w:rsidRPr="004B41F8" w:rsidRDefault="004B41F8" w:rsidP="003A5C13">
      <w:pPr>
        <w:pStyle w:val="ListParagraph"/>
        <w:spacing w:after="120"/>
        <w:ind w:left="576" w:hanging="288"/>
        <w:contextualSpacing w:val="0"/>
      </w:pPr>
      <w:r>
        <w:t>-</w:t>
      </w:r>
      <w:r>
        <w:tab/>
        <w:t>L</w:t>
      </w:r>
      <w:r w:rsidR="00A23966" w:rsidRPr="004B41F8">
        <w:t>atency requirements for switching between communication over parent backhaul link (i.e. MT) and child backhaul/access links (i.e. DU).</w:t>
      </w:r>
    </w:p>
    <w:p w14:paraId="30CD54CC" w14:textId="77777777" w:rsidR="00A23966" w:rsidRPr="004B41F8" w:rsidRDefault="004B41F8" w:rsidP="003A5C13">
      <w:pPr>
        <w:pStyle w:val="ListParagraph"/>
        <w:spacing w:after="120"/>
        <w:ind w:left="576" w:hanging="288"/>
        <w:contextualSpacing w:val="0"/>
      </w:pPr>
      <w:r>
        <w:t>-</w:t>
      </w:r>
      <w:r>
        <w:tab/>
        <w:t>T</w:t>
      </w:r>
      <w:r w:rsidR="00A23966" w:rsidRPr="004B41F8">
        <w:t>iming requirements for IAB specific network synchronization. This may include (a) requirement for “case 1” timing (e.g. accuracy of DL transmission timing alignment between an IAB-node and its parent node), and (b) cell phase synchronization accuracy for multi-hop IAB network.</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26AC5F86" w14:textId="77777777" w:rsidR="00A23966" w:rsidRDefault="00A23966" w:rsidP="003A5C13">
      <w:pPr>
        <w:spacing w:after="120"/>
      </w:pPr>
      <w:r w:rsidRPr="00320A6B">
        <w:t>The WID [1] defines t</w:t>
      </w:r>
      <w:r>
        <w:t xml:space="preserve">he following </w:t>
      </w:r>
      <w:r w:rsidRPr="00320A6B">
        <w:t>objective</w:t>
      </w:r>
      <w:r>
        <w:t>s in the performance part</w:t>
      </w:r>
      <w:r w:rsidRPr="00320A6B">
        <w:t xml:space="preserve"> to be led by RAN</w:t>
      </w:r>
      <w:r>
        <w:t>4</w:t>
      </w:r>
      <w:r w:rsidRPr="00320A6B">
        <w:t xml:space="preserve">. </w:t>
      </w:r>
      <w:r>
        <w:t>The RAN-4 effort depends on prior RAN1 work as well as RAN-4 work in the core part, and it is therefore started at a later point in time.</w:t>
      </w:r>
      <w:r w:rsidRPr="00320A6B">
        <w:t xml:space="preserve"> </w:t>
      </w:r>
    </w:p>
    <w:p w14:paraId="3DD955F2" w14:textId="77777777" w:rsidR="00A23966" w:rsidRPr="004B41F8" w:rsidRDefault="00A23966" w:rsidP="003A5C13">
      <w:pPr>
        <w:pStyle w:val="ListParagraph"/>
        <w:spacing w:after="120"/>
        <w:ind w:left="0"/>
        <w:contextualSpacing w:val="0"/>
      </w:pPr>
      <w:r w:rsidRPr="004B41F8">
        <w:t>1) RRM performance requirements.</w:t>
      </w:r>
    </w:p>
    <w:p w14:paraId="55C2FC94" w14:textId="77777777" w:rsidR="00A23966" w:rsidRPr="004B41F8" w:rsidRDefault="00A23966" w:rsidP="003A5C13">
      <w:pPr>
        <w:pStyle w:val="ListParagraph"/>
        <w:spacing w:after="120"/>
        <w:ind w:left="0"/>
        <w:contextualSpacing w:val="0"/>
      </w:pPr>
      <w:r w:rsidRPr="004B41F8">
        <w:t xml:space="preserve">2) </w:t>
      </w:r>
      <w:r w:rsidR="004B41F8">
        <w:t>D</w:t>
      </w:r>
      <w:r w:rsidRPr="004B41F8">
        <w:t>emodulation performance requirements for both backhaul and access links of an IAB-node.</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7777777" w:rsidR="00CF07F5" w:rsidRDefault="00CF07F5" w:rsidP="00CF07F5">
      <w:r>
        <w:t>Table 1 summarizes a timeline for RAN1/2/3</w:t>
      </w:r>
      <w:r w:rsidR="00B024E5">
        <w:t>/4</w:t>
      </w:r>
      <w:r>
        <w:t xml:space="preserve">, which has been derived from </w:t>
      </w:r>
      <w:r w:rsidR="001B720E">
        <w:t xml:space="preserve">the </w:t>
      </w:r>
      <w:r>
        <w:t xml:space="preserve">interdependences among </w:t>
      </w:r>
      <w:r w:rsidR="00BC7783">
        <w:t>tasks</w:t>
      </w:r>
      <w:r>
        <w:t xml:space="preserve">, their </w:t>
      </w:r>
      <w:r w:rsidRPr="00320A6B">
        <w:t>criticality on IAB functionality</w:t>
      </w:r>
      <w:r>
        <w:t xml:space="preserve"> and performance, and</w:t>
      </w:r>
      <w:r w:rsidRPr="00320A6B">
        <w:t xml:space="preserve"> size.</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1122"/>
        <w:gridCol w:w="720"/>
        <w:gridCol w:w="6007"/>
      </w:tblGrid>
      <w:tr w:rsidR="00931AF4" w:rsidRPr="009859BF" w14:paraId="2DB0E8E2" w14:textId="77777777" w:rsidTr="00BC7783">
        <w:trPr>
          <w:trHeight w:val="500"/>
        </w:trPr>
        <w:tc>
          <w:tcPr>
            <w:tcW w:w="1028" w:type="dxa"/>
            <w:tcBorders>
              <w:bottom w:val="single" w:sz="4" w:space="0" w:color="auto"/>
            </w:tcBorders>
            <w:shd w:val="clear" w:color="auto" w:fill="auto"/>
          </w:tcPr>
          <w:p w14:paraId="6A92D556" w14:textId="77777777" w:rsidR="00931AF4" w:rsidRPr="009859BF" w:rsidRDefault="00931AF4" w:rsidP="00A54875">
            <w:pPr>
              <w:spacing w:before="60" w:after="60"/>
              <w:jc w:val="center"/>
              <w:rPr>
                <w:b/>
              </w:rPr>
            </w:pPr>
            <w:r w:rsidRPr="009859BF">
              <w:rPr>
                <w:b/>
              </w:rPr>
              <w:t>TSG/WG</w:t>
            </w:r>
          </w:p>
        </w:tc>
        <w:tc>
          <w:tcPr>
            <w:tcW w:w="928" w:type="dxa"/>
            <w:tcBorders>
              <w:bottom w:val="single" w:sz="4" w:space="0" w:color="auto"/>
            </w:tcBorders>
            <w:shd w:val="clear" w:color="auto" w:fill="auto"/>
          </w:tcPr>
          <w:p w14:paraId="1E0F3E61" w14:textId="77777777" w:rsidR="00931AF4" w:rsidRPr="009859BF" w:rsidRDefault="00931AF4" w:rsidP="00A54875">
            <w:pPr>
              <w:spacing w:before="60" w:after="60"/>
              <w:jc w:val="center"/>
              <w:rPr>
                <w:b/>
              </w:rPr>
            </w:pPr>
            <w:r w:rsidRPr="009859BF">
              <w:rPr>
                <w:b/>
              </w:rPr>
              <w:t>Meeting Number</w:t>
            </w:r>
          </w:p>
        </w:tc>
        <w:tc>
          <w:tcPr>
            <w:tcW w:w="1122" w:type="dxa"/>
            <w:tcBorders>
              <w:bottom w:val="single" w:sz="4" w:space="0" w:color="auto"/>
            </w:tcBorders>
            <w:shd w:val="clear" w:color="auto" w:fill="auto"/>
          </w:tcPr>
          <w:p w14:paraId="49D8C590" w14:textId="77777777" w:rsidR="00931AF4" w:rsidRPr="009859BF" w:rsidRDefault="00931AF4" w:rsidP="00A54875">
            <w:pPr>
              <w:spacing w:before="60" w:after="60"/>
              <w:jc w:val="center"/>
              <w:rPr>
                <w:b/>
              </w:rPr>
            </w:pPr>
            <w:r w:rsidRPr="009859BF">
              <w:rPr>
                <w:b/>
              </w:rPr>
              <w:t>Date</w:t>
            </w:r>
          </w:p>
        </w:tc>
        <w:tc>
          <w:tcPr>
            <w:tcW w:w="720" w:type="dxa"/>
            <w:tcBorders>
              <w:bottom w:val="single" w:sz="4" w:space="0" w:color="auto"/>
            </w:tcBorders>
            <w:shd w:val="clear" w:color="auto" w:fill="auto"/>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auto"/>
          </w:tcPr>
          <w:p w14:paraId="10C34168" w14:textId="77777777" w:rsidR="00931AF4" w:rsidRPr="009859BF" w:rsidRDefault="00BC7783" w:rsidP="00A54875">
            <w:pPr>
              <w:spacing w:before="60" w:after="60"/>
              <w:jc w:val="center"/>
              <w:rPr>
                <w:b/>
              </w:rPr>
            </w:pPr>
            <w:r>
              <w:rPr>
                <w:b/>
              </w:rPr>
              <w:t>Task</w:t>
            </w:r>
          </w:p>
        </w:tc>
      </w:tr>
      <w:tr w:rsidR="00931AF4" w:rsidRPr="00B97CBC" w14:paraId="0FFD6BFF" w14:textId="77777777" w:rsidTr="00A54875">
        <w:tc>
          <w:tcPr>
            <w:tcW w:w="1028" w:type="dxa"/>
            <w:tcBorders>
              <w:bottom w:val="single" w:sz="4" w:space="0" w:color="auto"/>
            </w:tcBorders>
            <w:shd w:val="clear" w:color="auto" w:fill="FF99FF"/>
          </w:tcPr>
          <w:p w14:paraId="76E2DF1E" w14:textId="77777777" w:rsidR="00931AF4" w:rsidRDefault="00931AF4" w:rsidP="00A54875">
            <w:pPr>
              <w:spacing w:before="60" w:after="60"/>
            </w:pPr>
            <w:r>
              <w:t>RAN1</w:t>
            </w:r>
          </w:p>
        </w:tc>
        <w:tc>
          <w:tcPr>
            <w:tcW w:w="928" w:type="dxa"/>
            <w:tcBorders>
              <w:bottom w:val="single" w:sz="4" w:space="0" w:color="auto"/>
            </w:tcBorders>
            <w:shd w:val="clear" w:color="auto" w:fill="FF99FF"/>
          </w:tcPr>
          <w:p w14:paraId="78968ADD" w14:textId="77777777" w:rsidR="00931AF4" w:rsidRDefault="00FF3826" w:rsidP="00A54875">
            <w:pPr>
              <w:spacing w:before="60" w:after="60"/>
            </w:pPr>
            <w:r>
              <w:t>#96</w:t>
            </w:r>
          </w:p>
        </w:tc>
        <w:tc>
          <w:tcPr>
            <w:tcW w:w="1122" w:type="dxa"/>
            <w:tcBorders>
              <w:bottom w:val="single" w:sz="4" w:space="0" w:color="auto"/>
            </w:tcBorders>
            <w:shd w:val="clear" w:color="auto" w:fill="FF99FF"/>
          </w:tcPr>
          <w:p w14:paraId="425A41FC" w14:textId="77777777" w:rsidR="00931AF4" w:rsidRDefault="00D20104" w:rsidP="00A54875">
            <w:pPr>
              <w:spacing w:before="60" w:after="60"/>
            </w:pPr>
            <w:r>
              <w:t>Feb 25-March 1,</w:t>
            </w:r>
            <w:r w:rsidR="00931AF4">
              <w:t xml:space="preserve"> 201</w:t>
            </w:r>
            <w:r>
              <w:t>9</w:t>
            </w:r>
          </w:p>
        </w:tc>
        <w:tc>
          <w:tcPr>
            <w:tcW w:w="720" w:type="dxa"/>
            <w:tcBorders>
              <w:bottom w:val="single" w:sz="4" w:space="0" w:color="auto"/>
            </w:tcBorders>
            <w:shd w:val="clear" w:color="auto" w:fill="FF99FF"/>
          </w:tcPr>
          <w:p w14:paraId="1BA24A93" w14:textId="77777777" w:rsidR="00931AF4" w:rsidRDefault="0030002C" w:rsidP="00A54875">
            <w:pPr>
              <w:spacing w:before="60" w:after="60"/>
              <w:jc w:val="center"/>
            </w:pPr>
            <w:r>
              <w:t>1</w:t>
            </w:r>
          </w:p>
        </w:tc>
        <w:tc>
          <w:tcPr>
            <w:tcW w:w="6007" w:type="dxa"/>
            <w:tcBorders>
              <w:bottom w:val="single" w:sz="4" w:space="0" w:color="auto"/>
            </w:tcBorders>
            <w:shd w:val="clear" w:color="auto" w:fill="FF99FF"/>
          </w:tcPr>
          <w:p w14:paraId="3C139DB4" w14:textId="77777777" w:rsidR="00F97D6E" w:rsidRDefault="00F97D6E" w:rsidP="00F97D6E">
            <w:pPr>
              <w:pStyle w:val="ListParagraph"/>
              <w:spacing w:before="60" w:after="60"/>
              <w:ind w:left="288" w:hanging="288"/>
              <w:contextualSpacing w:val="0"/>
            </w:pPr>
            <w:r>
              <w:t>- Start discussion of stage-2 aspects of all five RAN-1-led tasks:</w:t>
            </w:r>
          </w:p>
          <w:p w14:paraId="5795D3FD" w14:textId="77777777" w:rsidR="00F97D6E" w:rsidRPr="009B73A2" w:rsidRDefault="00F97D6E" w:rsidP="00F97D6E">
            <w:pPr>
              <w:pStyle w:val="ListParagraph"/>
              <w:spacing w:beforeLines="60" w:before="144" w:afterLines="60" w:after="144"/>
              <w:ind w:left="576" w:hanging="288"/>
              <w:contextualSpacing w:val="0"/>
            </w:pPr>
            <w:r w:rsidRPr="009B73A2">
              <w:t>1) SSB/RMSI periodicity for NR initial access.</w:t>
            </w:r>
          </w:p>
          <w:p w14:paraId="29F26355" w14:textId="77777777" w:rsidR="00F97D6E" w:rsidRPr="009B73A2" w:rsidRDefault="00F97D6E" w:rsidP="00F97D6E">
            <w:pPr>
              <w:pStyle w:val="ListParagraph"/>
              <w:spacing w:beforeLines="60" w:before="144" w:afterLines="60" w:after="144"/>
              <w:ind w:left="576" w:hanging="288"/>
              <w:contextualSpacing w:val="0"/>
            </w:pPr>
            <w:r w:rsidRPr="009B73A2">
              <w:t xml:space="preserve">2) </w:t>
            </w:r>
            <w:r>
              <w:t xml:space="preserve">Extensions of </w:t>
            </w:r>
            <w:r w:rsidRPr="009B73A2">
              <w:t xml:space="preserve">SSBs </w:t>
            </w:r>
            <w:r>
              <w:t>for</w:t>
            </w:r>
            <w:r w:rsidRPr="009B73A2">
              <w:t xml:space="preserve"> inter-IAB-node discovery and measurements. </w:t>
            </w:r>
          </w:p>
          <w:p w14:paraId="52D98639" w14:textId="77777777" w:rsidR="00F97D6E" w:rsidRPr="009B73A2" w:rsidRDefault="00F97D6E" w:rsidP="00F97D6E">
            <w:pPr>
              <w:spacing w:beforeLines="60" w:before="144" w:afterLines="60" w:after="144"/>
              <w:ind w:left="576" w:hanging="288"/>
            </w:pPr>
            <w:r w:rsidRPr="009B73A2">
              <w:t xml:space="preserve">3) </w:t>
            </w:r>
            <w:r>
              <w:t>E</w:t>
            </w:r>
            <w:r w:rsidRPr="009B73A2">
              <w:t xml:space="preserve">xtension of RACH occasions and periodicities for backhaul RACH resources. </w:t>
            </w:r>
          </w:p>
          <w:p w14:paraId="7DFF2A72" w14:textId="77777777" w:rsidR="00F97D6E" w:rsidRPr="009B73A2" w:rsidRDefault="00F97D6E" w:rsidP="00F97D6E">
            <w:pPr>
              <w:spacing w:beforeLines="60" w:before="144" w:afterLines="60" w:after="144"/>
              <w:ind w:left="576" w:hanging="288"/>
            </w:pPr>
            <w:r w:rsidRPr="009B73A2">
              <w:t xml:space="preserve">4) </w:t>
            </w:r>
            <w:r>
              <w:t>M</w:t>
            </w:r>
            <w:r w:rsidRPr="009B73A2">
              <w:t xml:space="preserve">echanisms for resource multiplexing among backhaul and access links. </w:t>
            </w:r>
          </w:p>
          <w:p w14:paraId="410C4D47" w14:textId="77777777" w:rsidR="00931AF4" w:rsidRPr="005A166D" w:rsidRDefault="00F97D6E" w:rsidP="00F97D6E">
            <w:pPr>
              <w:pStyle w:val="ListParagraph"/>
              <w:spacing w:before="60" w:after="60"/>
              <w:ind w:left="576" w:hanging="288"/>
              <w:contextualSpacing w:val="0"/>
              <w:rPr>
                <w:i/>
                <w:color w:val="0070C0"/>
              </w:rPr>
            </w:pPr>
            <w:r w:rsidRPr="009B73A2">
              <w:t xml:space="preserve">5) </w:t>
            </w:r>
            <w:r>
              <w:t>M</w:t>
            </w:r>
            <w:r w:rsidRPr="009B73A2">
              <w:t>echanism to support the “case-1” OTA timing alignment.</w:t>
            </w:r>
          </w:p>
        </w:tc>
      </w:tr>
      <w:tr w:rsidR="001C2B2E" w14:paraId="7CF93D82" w14:textId="77777777" w:rsidTr="00A54875">
        <w:tc>
          <w:tcPr>
            <w:tcW w:w="1028" w:type="dxa"/>
            <w:shd w:val="clear" w:color="auto" w:fill="CCFFFF"/>
          </w:tcPr>
          <w:p w14:paraId="0824C8E4" w14:textId="77777777" w:rsidR="001C2B2E" w:rsidRDefault="001C2B2E" w:rsidP="001C2B2E">
            <w:pPr>
              <w:spacing w:before="60" w:after="60"/>
            </w:pPr>
            <w:r>
              <w:t>RAN2</w:t>
            </w:r>
          </w:p>
        </w:tc>
        <w:tc>
          <w:tcPr>
            <w:tcW w:w="928" w:type="dxa"/>
            <w:shd w:val="clear" w:color="auto" w:fill="CCFFFF"/>
          </w:tcPr>
          <w:p w14:paraId="063B8F99" w14:textId="77777777" w:rsidR="001C2B2E" w:rsidRDefault="001C2B2E" w:rsidP="001C2B2E">
            <w:pPr>
              <w:spacing w:before="60" w:after="60"/>
            </w:pPr>
            <w:r>
              <w:t>#105</w:t>
            </w:r>
          </w:p>
        </w:tc>
        <w:tc>
          <w:tcPr>
            <w:tcW w:w="1122" w:type="dxa"/>
            <w:shd w:val="clear" w:color="auto" w:fill="CCFFFF"/>
          </w:tcPr>
          <w:p w14:paraId="36009FF9" w14:textId="77777777" w:rsidR="001C2B2E" w:rsidRDefault="001C2B2E" w:rsidP="001C2B2E">
            <w:pPr>
              <w:spacing w:before="60" w:after="60"/>
            </w:pPr>
            <w:r>
              <w:t>Feb 25-March 1, 2019</w:t>
            </w:r>
          </w:p>
        </w:tc>
        <w:tc>
          <w:tcPr>
            <w:tcW w:w="720" w:type="dxa"/>
            <w:shd w:val="clear" w:color="auto" w:fill="CCFFFF"/>
          </w:tcPr>
          <w:p w14:paraId="5105E08F" w14:textId="77777777" w:rsidR="001C2B2E" w:rsidRDefault="001C2B2E" w:rsidP="001C2B2E">
            <w:pPr>
              <w:spacing w:before="60" w:after="60"/>
              <w:jc w:val="center"/>
            </w:pPr>
            <w:r>
              <w:t>2</w:t>
            </w:r>
          </w:p>
        </w:tc>
        <w:tc>
          <w:tcPr>
            <w:tcW w:w="6007" w:type="dxa"/>
            <w:shd w:val="clear" w:color="auto" w:fill="CCFFFF"/>
          </w:tcPr>
          <w:p w14:paraId="6984A444" w14:textId="77777777" w:rsidR="001C2B2E" w:rsidRDefault="001C2B2E" w:rsidP="001C2B2E">
            <w:pPr>
              <w:pStyle w:val="ListParagraph"/>
              <w:spacing w:before="60" w:after="60"/>
              <w:ind w:left="288" w:hanging="288"/>
              <w:contextualSpacing w:val="0"/>
            </w:pPr>
            <w:r>
              <w:t>- Start</w:t>
            </w:r>
            <w:r w:rsidR="00CE3E5A">
              <w:t xml:space="preserve">ed </w:t>
            </w:r>
            <w:r>
              <w:t>discussion of stage-2 aspects:</w:t>
            </w:r>
          </w:p>
          <w:p w14:paraId="209EA823" w14:textId="77777777" w:rsidR="001C2B2E" w:rsidRDefault="001C2B2E" w:rsidP="001C2B2E">
            <w:pPr>
              <w:pStyle w:val="ListParagraph"/>
              <w:spacing w:before="60" w:after="60"/>
              <w:ind w:left="288"/>
              <w:contextualSpacing w:val="0"/>
            </w:pPr>
            <w:r w:rsidRPr="009B73A2">
              <w:t xml:space="preserve">1) </w:t>
            </w:r>
            <w:r>
              <w:t>RAN2 aspects of architecture</w:t>
            </w:r>
          </w:p>
          <w:p w14:paraId="01A4FB9E" w14:textId="77777777" w:rsidR="001C2B2E" w:rsidRDefault="001C2B2E" w:rsidP="001C2B2E">
            <w:pPr>
              <w:pStyle w:val="ListParagraph"/>
              <w:spacing w:before="60" w:after="60"/>
              <w:ind w:left="576"/>
              <w:contextualSpacing w:val="0"/>
            </w:pPr>
            <w:r>
              <w:t>-   Baseline running CR to TS 38.300</w:t>
            </w:r>
          </w:p>
          <w:p w14:paraId="31559904" w14:textId="77777777" w:rsidR="001C2B2E" w:rsidRDefault="001C2B2E" w:rsidP="001C2B2E">
            <w:pPr>
              <w:pStyle w:val="ListParagraph"/>
              <w:spacing w:before="60" w:after="60"/>
              <w:ind w:left="576"/>
              <w:contextualSpacing w:val="0"/>
            </w:pPr>
            <w:r>
              <w:t>-   Protocol stacks</w:t>
            </w:r>
          </w:p>
          <w:p w14:paraId="3BDC0645" w14:textId="77777777" w:rsidR="00CE3E5A" w:rsidRDefault="00CE3E5A" w:rsidP="001C2B2E">
            <w:pPr>
              <w:pStyle w:val="ListParagraph"/>
              <w:spacing w:before="60" w:after="60"/>
              <w:ind w:left="576"/>
              <w:contextualSpacing w:val="0"/>
            </w:pPr>
          </w:p>
          <w:p w14:paraId="02E965EA" w14:textId="77777777" w:rsidR="001C2B2E" w:rsidRDefault="001C2B2E" w:rsidP="001C2B2E">
            <w:pPr>
              <w:pStyle w:val="ListParagraph"/>
              <w:spacing w:before="60" w:after="60"/>
              <w:ind w:left="576" w:hanging="288"/>
              <w:contextualSpacing w:val="0"/>
            </w:pPr>
            <w:r>
              <w:t xml:space="preserve">2) Adaptation layer spec </w:t>
            </w:r>
          </w:p>
          <w:p w14:paraId="4EF77FE6" w14:textId="77777777" w:rsidR="001C2B2E" w:rsidRDefault="001C2B2E" w:rsidP="001C2B2E">
            <w:pPr>
              <w:pStyle w:val="ListParagraph"/>
              <w:spacing w:before="60" w:after="60"/>
              <w:ind w:left="864" w:hanging="288"/>
              <w:contextualSpacing w:val="0"/>
            </w:pPr>
            <w:r>
              <w:t>-  Adapt functionality</w:t>
            </w:r>
          </w:p>
          <w:p w14:paraId="07F275C0" w14:textId="77777777" w:rsidR="008A07BA" w:rsidRDefault="008A07BA" w:rsidP="008A07BA">
            <w:pPr>
              <w:pStyle w:val="ListParagraph"/>
              <w:spacing w:before="60" w:after="60"/>
              <w:ind w:left="864" w:hanging="288"/>
              <w:contextualSpacing w:val="0"/>
            </w:pPr>
            <w:r>
              <w:t>-  Routing and bearer mapping</w:t>
            </w:r>
          </w:p>
          <w:p w14:paraId="7B9BED09" w14:textId="77777777" w:rsidR="00CE3E5A" w:rsidRDefault="00CE3E5A" w:rsidP="008A07BA">
            <w:pPr>
              <w:pStyle w:val="ListParagraph"/>
              <w:spacing w:before="60" w:after="60"/>
              <w:ind w:left="864" w:hanging="288"/>
              <w:contextualSpacing w:val="0"/>
            </w:pPr>
          </w:p>
          <w:p w14:paraId="27E16B81" w14:textId="77777777" w:rsidR="001C2B2E" w:rsidRDefault="001C2B2E"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0DE609CF"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Adapt layer</w:t>
            </w:r>
          </w:p>
          <w:p w14:paraId="4D130AC9" w14:textId="77777777" w:rsidR="00CE3E5A" w:rsidRDefault="00CE3E5A" w:rsidP="001C2B2E">
            <w:pPr>
              <w:pStyle w:val="maintext"/>
              <w:spacing w:line="240" w:lineRule="auto"/>
              <w:ind w:left="864" w:firstLineChars="0" w:hanging="288"/>
              <w:jc w:val="left"/>
              <w:rPr>
                <w:rFonts w:eastAsia="Times New Roman" w:cs="Times New Roman"/>
                <w:lang w:eastAsia="en-US"/>
              </w:rPr>
            </w:pPr>
          </w:p>
          <w:p w14:paraId="6E91B0E3"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B</w:t>
            </w:r>
            <w:r w:rsidRPr="004477E7">
              <w:rPr>
                <w:rFonts w:eastAsia="Times New Roman" w:cs="Times New Roman"/>
                <w:lang w:eastAsia="en-US"/>
              </w:rPr>
              <w:t>H RLF handling</w:t>
            </w:r>
          </w:p>
          <w:p w14:paraId="663BD59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BH RLF-related signalling</w:t>
            </w:r>
          </w:p>
          <w:p w14:paraId="207D2B77" w14:textId="77777777" w:rsidR="001C2B2E" w:rsidRPr="003360BD" w:rsidRDefault="001C2B2E" w:rsidP="001C2B2E">
            <w:pPr>
              <w:pStyle w:val="maintext"/>
              <w:spacing w:line="240" w:lineRule="auto"/>
              <w:ind w:left="864" w:firstLineChars="0" w:hanging="288"/>
              <w:jc w:val="left"/>
              <w:rPr>
                <w:rFonts w:eastAsia="Times New Roman" w:cs="Times New Roman"/>
                <w:lang w:eastAsia="en-US"/>
              </w:rPr>
            </w:pPr>
          </w:p>
        </w:tc>
      </w:tr>
      <w:tr w:rsidR="001C2B2E" w:rsidRPr="00401520" w14:paraId="3C3E1857" w14:textId="77777777" w:rsidTr="00A54875">
        <w:trPr>
          <w:trHeight w:val="806"/>
        </w:trPr>
        <w:tc>
          <w:tcPr>
            <w:tcW w:w="1028" w:type="dxa"/>
            <w:shd w:val="clear" w:color="auto" w:fill="FFD966"/>
          </w:tcPr>
          <w:p w14:paraId="00B996CC" w14:textId="77777777" w:rsidR="001C2B2E" w:rsidRDefault="001C2B2E" w:rsidP="001C2B2E">
            <w:pPr>
              <w:spacing w:before="60" w:after="60"/>
            </w:pPr>
            <w:r>
              <w:t>RAN3</w:t>
            </w:r>
          </w:p>
        </w:tc>
        <w:tc>
          <w:tcPr>
            <w:tcW w:w="928" w:type="dxa"/>
            <w:shd w:val="clear" w:color="auto" w:fill="FFD966"/>
          </w:tcPr>
          <w:p w14:paraId="6ADAB93E" w14:textId="77777777" w:rsidR="001C2B2E" w:rsidRDefault="001C2B2E" w:rsidP="001C2B2E">
            <w:pPr>
              <w:spacing w:before="60" w:after="60"/>
            </w:pPr>
            <w:r>
              <w:t>#103</w:t>
            </w:r>
          </w:p>
        </w:tc>
        <w:tc>
          <w:tcPr>
            <w:tcW w:w="1122" w:type="dxa"/>
            <w:shd w:val="clear" w:color="auto" w:fill="FFD966"/>
          </w:tcPr>
          <w:p w14:paraId="64017503" w14:textId="77777777" w:rsidR="001C2B2E" w:rsidRDefault="001C2B2E" w:rsidP="001C2B2E">
            <w:pPr>
              <w:spacing w:before="60" w:after="60"/>
            </w:pPr>
            <w:r>
              <w:t>Feb 25-March 1, 2019</w:t>
            </w:r>
          </w:p>
        </w:tc>
        <w:tc>
          <w:tcPr>
            <w:tcW w:w="720" w:type="dxa"/>
            <w:shd w:val="clear" w:color="auto" w:fill="FFD966"/>
          </w:tcPr>
          <w:p w14:paraId="26F2D247" w14:textId="77777777" w:rsidR="001C2B2E" w:rsidRDefault="001C2B2E" w:rsidP="001C2B2E">
            <w:pPr>
              <w:spacing w:before="60" w:after="60"/>
              <w:jc w:val="center"/>
            </w:pPr>
            <w:r>
              <w:t>1</w:t>
            </w:r>
          </w:p>
        </w:tc>
        <w:tc>
          <w:tcPr>
            <w:tcW w:w="6007" w:type="dxa"/>
            <w:shd w:val="clear" w:color="auto" w:fill="FFD966"/>
          </w:tcPr>
          <w:p w14:paraId="4C79ADA2" w14:textId="77777777" w:rsidR="001C2B2E" w:rsidRDefault="0017736D" w:rsidP="0017736D">
            <w:pPr>
              <w:pStyle w:val="ListParagraph"/>
              <w:spacing w:before="60" w:after="60"/>
              <w:ind w:left="288" w:hanging="288"/>
              <w:contextualSpacing w:val="0"/>
            </w:pPr>
            <w:r>
              <w:t xml:space="preserve"> </w:t>
            </w:r>
            <w:r w:rsidR="001C2B2E">
              <w:t>- Start</w:t>
            </w:r>
            <w:r w:rsidR="0015777C">
              <w:t>ed</w:t>
            </w:r>
            <w:r w:rsidR="001C2B2E">
              <w:t xml:space="preserve"> discussion of:</w:t>
            </w:r>
          </w:p>
          <w:p w14:paraId="7306F066"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6C415D0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2299FB8E" w14:textId="77777777" w:rsidR="0015777C" w:rsidRDefault="0015777C" w:rsidP="001C2B2E">
            <w:pPr>
              <w:pStyle w:val="maintext"/>
              <w:spacing w:line="240" w:lineRule="auto"/>
              <w:ind w:left="864" w:firstLineChars="0" w:hanging="288"/>
              <w:jc w:val="left"/>
              <w:rPr>
                <w:rFonts w:eastAsia="Times New Roman" w:cs="Times New Roman"/>
                <w:lang w:eastAsia="en-US"/>
              </w:rPr>
            </w:pPr>
          </w:p>
          <w:p w14:paraId="08544ABC"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4C3C11A"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4D3BBC5"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49D72652"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OAM-support</w:t>
            </w:r>
          </w:p>
          <w:p w14:paraId="5DE5E2A4"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57349906"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15777C">
              <w:rPr>
                <w:rFonts w:eastAsia="Times New Roman" w:cs="Times New Roman"/>
                <w:lang w:eastAsia="en-US"/>
              </w:rPr>
              <w:t>d</w:t>
            </w:r>
            <w:r>
              <w:rPr>
                <w:rFonts w:eastAsia="Times New Roman" w:cs="Times New Roman"/>
                <w:lang w:eastAsia="en-US"/>
              </w:rPr>
              <w:t xml:space="preserve"> stage-3 aspects:</w:t>
            </w:r>
          </w:p>
          <w:p w14:paraId="17DF6727" w14:textId="77777777" w:rsidR="001C2B2E" w:rsidRPr="006465F3"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E1</w:t>
            </w:r>
            <w:r>
              <w:rPr>
                <w:rFonts w:eastAsia="Times New Roman" w:cs="Times New Roman"/>
                <w:lang w:eastAsia="en-US"/>
              </w:rPr>
              <w:t xml:space="preserve"> and </w:t>
            </w:r>
            <w:r w:rsidRPr="006465F3">
              <w:rPr>
                <w:rFonts w:eastAsia="Times New Roman" w:cs="Times New Roman"/>
                <w:lang w:eastAsia="en-US"/>
              </w:rPr>
              <w:t>F1</w:t>
            </w:r>
          </w:p>
          <w:p w14:paraId="70851330" w14:textId="77777777" w:rsidR="001C2B2E" w:rsidRPr="00FD03E5" w:rsidRDefault="001C2B2E" w:rsidP="00DB2B5D">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Pr>
                <w:rFonts w:eastAsia="Times New Roman" w:cs="Times New Roman"/>
                <w:lang w:eastAsia="en-US"/>
              </w:rPr>
              <w:tab/>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p>
        </w:tc>
      </w:tr>
      <w:tr w:rsidR="001C2B2E" w:rsidRPr="00BC2D6C" w14:paraId="7AC9232F" w14:textId="77777777" w:rsidTr="00A54875">
        <w:trPr>
          <w:trHeight w:val="806"/>
        </w:trPr>
        <w:tc>
          <w:tcPr>
            <w:tcW w:w="1028" w:type="dxa"/>
            <w:shd w:val="clear" w:color="auto" w:fill="FF99FF"/>
          </w:tcPr>
          <w:p w14:paraId="35389DD8" w14:textId="77777777" w:rsidR="001C2B2E" w:rsidRDefault="001C2B2E" w:rsidP="001C2B2E">
            <w:pPr>
              <w:spacing w:before="60" w:after="60"/>
            </w:pPr>
            <w:r>
              <w:t>RAN1</w:t>
            </w:r>
          </w:p>
        </w:tc>
        <w:tc>
          <w:tcPr>
            <w:tcW w:w="928" w:type="dxa"/>
            <w:shd w:val="clear" w:color="auto" w:fill="FF99FF"/>
          </w:tcPr>
          <w:p w14:paraId="580C31F2" w14:textId="77777777" w:rsidR="001C2B2E" w:rsidRDefault="001C2B2E" w:rsidP="001C2B2E">
            <w:pPr>
              <w:spacing w:before="60" w:after="60"/>
            </w:pPr>
            <w:r>
              <w:t>#96bis</w:t>
            </w:r>
          </w:p>
        </w:tc>
        <w:tc>
          <w:tcPr>
            <w:tcW w:w="1122" w:type="dxa"/>
            <w:shd w:val="clear" w:color="auto" w:fill="FF99FF"/>
          </w:tcPr>
          <w:p w14:paraId="66E4FFE1" w14:textId="77777777" w:rsidR="001C2B2E" w:rsidRDefault="001C2B2E" w:rsidP="001C2B2E">
            <w:pPr>
              <w:spacing w:before="60" w:after="60"/>
            </w:pPr>
            <w:r>
              <w:t xml:space="preserve">April 8-12, </w:t>
            </w:r>
          </w:p>
          <w:p w14:paraId="7A395B50" w14:textId="77777777" w:rsidR="001C2B2E" w:rsidRDefault="001C2B2E" w:rsidP="001C2B2E">
            <w:pPr>
              <w:spacing w:before="60" w:after="60"/>
            </w:pPr>
            <w:r>
              <w:t>2019</w:t>
            </w:r>
          </w:p>
        </w:tc>
        <w:tc>
          <w:tcPr>
            <w:tcW w:w="720" w:type="dxa"/>
            <w:shd w:val="clear" w:color="auto" w:fill="FF99FF"/>
          </w:tcPr>
          <w:p w14:paraId="05710094" w14:textId="77777777" w:rsidR="001C2B2E" w:rsidRDefault="001C2B2E" w:rsidP="001C2B2E">
            <w:pPr>
              <w:spacing w:before="60" w:after="60"/>
              <w:jc w:val="center"/>
            </w:pPr>
            <w:r>
              <w:t>1</w:t>
            </w:r>
          </w:p>
        </w:tc>
        <w:tc>
          <w:tcPr>
            <w:tcW w:w="6007" w:type="dxa"/>
            <w:shd w:val="clear" w:color="auto" w:fill="FF99FF"/>
          </w:tcPr>
          <w:p w14:paraId="5B2FF2A0" w14:textId="77777777" w:rsidR="001C2B2E" w:rsidRDefault="001C2B2E" w:rsidP="001C2B2E">
            <w:pPr>
              <w:pStyle w:val="ListParagraph"/>
              <w:spacing w:before="60" w:after="60"/>
              <w:ind w:left="288" w:hanging="288"/>
              <w:contextualSpacing w:val="0"/>
            </w:pPr>
            <w:r>
              <w:t>- Continue discussion of stage-2 aspects of all five RAN-1-led tasks.</w:t>
            </w:r>
          </w:p>
          <w:p w14:paraId="597BBB31" w14:textId="77777777" w:rsidR="001C2B2E" w:rsidRPr="006A54BE" w:rsidRDefault="001C2B2E" w:rsidP="001C2B2E">
            <w:pPr>
              <w:pStyle w:val="ListParagraph"/>
              <w:spacing w:before="60" w:after="60"/>
              <w:ind w:left="0"/>
              <w:contextualSpacing w:val="0"/>
            </w:pPr>
          </w:p>
        </w:tc>
      </w:tr>
      <w:tr w:rsidR="001C2B2E" w:rsidRPr="009E44ED" w14:paraId="10F21DD5" w14:textId="77777777" w:rsidTr="00A54875">
        <w:tc>
          <w:tcPr>
            <w:tcW w:w="1028" w:type="dxa"/>
            <w:shd w:val="clear" w:color="auto" w:fill="CCFFFF"/>
          </w:tcPr>
          <w:p w14:paraId="1157C0DB" w14:textId="77777777" w:rsidR="001C2B2E" w:rsidRDefault="001C2B2E" w:rsidP="001C2B2E">
            <w:pPr>
              <w:spacing w:before="60" w:after="60"/>
            </w:pPr>
            <w:r>
              <w:t>RAN2</w:t>
            </w:r>
          </w:p>
        </w:tc>
        <w:tc>
          <w:tcPr>
            <w:tcW w:w="928" w:type="dxa"/>
            <w:shd w:val="clear" w:color="auto" w:fill="CCFFFF"/>
          </w:tcPr>
          <w:p w14:paraId="6E8E51EB" w14:textId="77777777" w:rsidR="001C2B2E" w:rsidRDefault="001C2B2E" w:rsidP="001C2B2E">
            <w:pPr>
              <w:spacing w:before="60" w:after="60"/>
            </w:pPr>
            <w:r>
              <w:t>#105bis</w:t>
            </w:r>
          </w:p>
        </w:tc>
        <w:tc>
          <w:tcPr>
            <w:tcW w:w="1122" w:type="dxa"/>
            <w:shd w:val="clear" w:color="auto" w:fill="CCFFFF"/>
          </w:tcPr>
          <w:p w14:paraId="64E9A5B2" w14:textId="77777777" w:rsidR="001C2B2E" w:rsidRDefault="001C2B2E" w:rsidP="001C2B2E">
            <w:pPr>
              <w:spacing w:before="60" w:after="60"/>
            </w:pPr>
            <w:r>
              <w:t xml:space="preserve">April 8-12, </w:t>
            </w:r>
          </w:p>
          <w:p w14:paraId="72868B48" w14:textId="77777777" w:rsidR="001C2B2E" w:rsidRDefault="001C2B2E" w:rsidP="001C2B2E">
            <w:pPr>
              <w:spacing w:before="60" w:after="60"/>
            </w:pPr>
            <w:r>
              <w:t>2019</w:t>
            </w:r>
          </w:p>
        </w:tc>
        <w:tc>
          <w:tcPr>
            <w:tcW w:w="720" w:type="dxa"/>
            <w:shd w:val="clear" w:color="auto" w:fill="CCFFFF"/>
          </w:tcPr>
          <w:p w14:paraId="2E9A3F65" w14:textId="77777777" w:rsidR="001C2B2E" w:rsidRDefault="001C2B2E" w:rsidP="001C2B2E">
            <w:pPr>
              <w:spacing w:before="60" w:after="60"/>
              <w:jc w:val="center"/>
            </w:pPr>
            <w:r>
              <w:t>2</w:t>
            </w:r>
          </w:p>
        </w:tc>
        <w:tc>
          <w:tcPr>
            <w:tcW w:w="6007" w:type="dxa"/>
            <w:shd w:val="clear" w:color="auto" w:fill="CCFFFF"/>
          </w:tcPr>
          <w:p w14:paraId="6E7ED171" w14:textId="77777777" w:rsidR="001C2B2E" w:rsidRDefault="001C2B2E" w:rsidP="001C2B2E">
            <w:pPr>
              <w:pStyle w:val="ListParagraph"/>
              <w:spacing w:before="60" w:after="60"/>
              <w:ind w:left="288" w:hanging="288"/>
              <w:contextualSpacing w:val="0"/>
            </w:pPr>
            <w:r>
              <w:t>- Continue</w:t>
            </w:r>
            <w:r w:rsidR="00B61417">
              <w:t>d</w:t>
            </w:r>
            <w:r>
              <w:t xml:space="preserve"> discussion of stage-2 aspects:</w:t>
            </w:r>
          </w:p>
          <w:p w14:paraId="1235CE65" w14:textId="77777777" w:rsidR="001C2B2E" w:rsidRDefault="001C2B2E" w:rsidP="001C2B2E">
            <w:pPr>
              <w:pStyle w:val="ListParagraph"/>
              <w:spacing w:before="60" w:after="60"/>
              <w:ind w:left="288" w:hanging="288"/>
              <w:contextualSpacing w:val="0"/>
            </w:pPr>
          </w:p>
          <w:p w14:paraId="353BB35C" w14:textId="77777777" w:rsidR="001C2B2E" w:rsidRDefault="001C2B2E" w:rsidP="001C2B2E">
            <w:pPr>
              <w:pStyle w:val="ListParagraph"/>
              <w:spacing w:before="60" w:after="60"/>
              <w:ind w:left="288"/>
              <w:contextualSpacing w:val="0"/>
            </w:pPr>
            <w:r w:rsidRPr="009B73A2">
              <w:t xml:space="preserve">1) </w:t>
            </w:r>
            <w:r>
              <w:t>RAN2 aspects of architecture</w:t>
            </w:r>
          </w:p>
          <w:p w14:paraId="4E5CB2E1" w14:textId="77777777" w:rsidR="001C2B2E" w:rsidRDefault="001C2B2E" w:rsidP="001C2B2E">
            <w:pPr>
              <w:pStyle w:val="ListParagraph"/>
              <w:spacing w:before="60" w:after="60"/>
              <w:ind w:left="576"/>
              <w:contextualSpacing w:val="0"/>
            </w:pPr>
            <w:r>
              <w:t xml:space="preserve">-  </w:t>
            </w:r>
            <w:r w:rsidR="00C8235D">
              <w:t xml:space="preserve">Captured </w:t>
            </w:r>
            <w:r>
              <w:t>easy agreements from TR in running CR to 38.300</w:t>
            </w:r>
          </w:p>
          <w:p w14:paraId="55472F23" w14:textId="77777777" w:rsidR="001C2B2E" w:rsidRDefault="001C2B2E" w:rsidP="001C2B2E">
            <w:pPr>
              <w:pStyle w:val="ListParagraph"/>
              <w:spacing w:before="60" w:after="60"/>
              <w:ind w:left="576"/>
              <w:contextualSpacing w:val="0"/>
            </w:pPr>
            <w:r>
              <w:t xml:space="preserve">-  </w:t>
            </w:r>
            <w:r w:rsidR="00C8235D">
              <w:t>Captured</w:t>
            </w:r>
            <w:r>
              <w:t xml:space="preserve"> baseline protocol stacks</w:t>
            </w:r>
            <w:r w:rsidR="00C8235D">
              <w:t xml:space="preserve"> in running CR to 38.300</w:t>
            </w:r>
          </w:p>
          <w:p w14:paraId="26E843E8" w14:textId="77777777" w:rsidR="00C8235D" w:rsidRDefault="00C8235D" w:rsidP="001C2B2E">
            <w:pPr>
              <w:pStyle w:val="ListParagraph"/>
              <w:spacing w:before="60" w:after="60"/>
              <w:ind w:left="576"/>
              <w:contextualSpacing w:val="0"/>
            </w:pPr>
          </w:p>
          <w:p w14:paraId="3781EE3A" w14:textId="77777777" w:rsidR="00B83F9A" w:rsidRDefault="001C2B2E" w:rsidP="00DB2B5D">
            <w:pPr>
              <w:pStyle w:val="ListParagraph"/>
              <w:spacing w:before="60" w:after="60"/>
              <w:ind w:left="576" w:hanging="288"/>
              <w:contextualSpacing w:val="0"/>
            </w:pPr>
            <w:r>
              <w:t xml:space="preserve">2) Adaptation layer spec </w:t>
            </w:r>
          </w:p>
          <w:p w14:paraId="0E9D03D6" w14:textId="77777777" w:rsidR="00B61417" w:rsidRDefault="00B61417" w:rsidP="00B61417">
            <w:pPr>
              <w:pStyle w:val="ListParagraph"/>
              <w:spacing w:before="60" w:after="60"/>
              <w:ind w:left="864" w:hanging="288"/>
              <w:contextualSpacing w:val="0"/>
            </w:pPr>
            <w:r>
              <w:t xml:space="preserve">- Agreed that Adapt layer will be named Backhaul Adaptation Protocol (BAP) </w:t>
            </w:r>
          </w:p>
          <w:p w14:paraId="38A8D746" w14:textId="77777777" w:rsidR="001C2B2E" w:rsidRDefault="001C2B2E" w:rsidP="001C2B2E">
            <w:pPr>
              <w:pStyle w:val="ListParagraph"/>
              <w:spacing w:before="60" w:after="60"/>
              <w:ind w:left="864" w:hanging="288"/>
              <w:contextualSpacing w:val="0"/>
            </w:pPr>
            <w:r>
              <w:t xml:space="preserve">-  </w:t>
            </w:r>
            <w:r w:rsidR="00B61417">
              <w:t>Discussed BAP r</w:t>
            </w:r>
            <w:r>
              <w:t>outing and bearer mapping</w:t>
            </w:r>
          </w:p>
          <w:p w14:paraId="40576A8D" w14:textId="77777777" w:rsidR="00C8235D" w:rsidRDefault="00C8235D" w:rsidP="001C2B2E">
            <w:pPr>
              <w:pStyle w:val="ListParagraph"/>
              <w:spacing w:before="60" w:after="60"/>
              <w:ind w:left="864" w:hanging="288"/>
              <w:contextualSpacing w:val="0"/>
            </w:pPr>
          </w:p>
          <w:p w14:paraId="749F800E"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Start</w:t>
            </w:r>
            <w:r w:rsidR="00B61417">
              <w:rPr>
                <w:rFonts w:eastAsia="Times New Roman" w:cs="Times New Roman"/>
                <w:lang w:eastAsia="en-US"/>
              </w:rPr>
              <w:t>ed</w:t>
            </w:r>
            <w:r>
              <w:rPr>
                <w:rFonts w:eastAsia="Times New Roman" w:cs="Times New Roman"/>
                <w:lang w:eastAsia="en-US"/>
              </w:rPr>
              <w:t xml:space="preserve"> discussion of stage-2 aspects:</w:t>
            </w:r>
          </w:p>
          <w:p w14:paraId="26009B50" w14:textId="77777777" w:rsidR="00C8235D" w:rsidRPr="004477E7" w:rsidRDefault="00C8235D" w:rsidP="001C2B2E">
            <w:pPr>
              <w:pStyle w:val="maintext"/>
              <w:spacing w:line="240" w:lineRule="auto"/>
              <w:ind w:firstLineChars="0" w:firstLine="0"/>
              <w:jc w:val="left"/>
              <w:rPr>
                <w:rFonts w:eastAsia="Times New Roman" w:cs="Times New Roman"/>
                <w:lang w:eastAsia="en-US"/>
              </w:rPr>
            </w:pPr>
          </w:p>
          <w:p w14:paraId="00531A38"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001C2B2E" w:rsidRPr="004477E7">
              <w:rPr>
                <w:rFonts w:eastAsia="Times New Roman" w:cs="Times New Roman"/>
                <w:lang w:eastAsia="en-US"/>
              </w:rPr>
              <w:t xml:space="preserve">) </w:t>
            </w:r>
            <w:r w:rsidR="001C2B2E">
              <w:rPr>
                <w:rFonts w:eastAsia="Times New Roman" w:cs="Times New Roman"/>
                <w:lang w:eastAsia="en-US"/>
              </w:rPr>
              <w:tab/>
            </w:r>
            <w:r w:rsidR="001C2B2E" w:rsidRPr="004477E7">
              <w:rPr>
                <w:rFonts w:eastAsia="Times New Roman" w:cs="Times New Roman"/>
                <w:lang w:eastAsia="en-US"/>
              </w:rPr>
              <w:t>Flow control mechanism to handle congestion</w:t>
            </w:r>
          </w:p>
          <w:p w14:paraId="0F2174C5"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B61417">
              <w:rPr>
                <w:rFonts w:eastAsia="Times New Roman" w:cs="Times New Roman"/>
                <w:lang w:eastAsia="en-US"/>
              </w:rPr>
              <w:t>Agreed on b</w:t>
            </w:r>
            <w:r>
              <w:rPr>
                <w:rFonts w:eastAsia="Times New Roman" w:cs="Times New Roman"/>
                <w:lang w:eastAsia="en-US"/>
              </w:rPr>
              <w:t>aseline for congestion mitigation</w:t>
            </w:r>
          </w:p>
          <w:p w14:paraId="1189534E" w14:textId="77777777" w:rsidR="00C8235D" w:rsidRDefault="00C8235D" w:rsidP="001C2B2E">
            <w:pPr>
              <w:pStyle w:val="maintext"/>
              <w:spacing w:line="240" w:lineRule="auto"/>
              <w:ind w:left="864" w:firstLineChars="0" w:hanging="288"/>
              <w:jc w:val="left"/>
              <w:rPr>
                <w:rFonts w:eastAsia="Times New Roman" w:cs="Times New Roman"/>
                <w:lang w:eastAsia="en-US"/>
              </w:rPr>
            </w:pPr>
          </w:p>
          <w:p w14:paraId="5C4D9FD9"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001C2B2E" w:rsidRPr="004477E7">
              <w:rPr>
                <w:rFonts w:eastAsia="Times New Roman" w:cs="Times New Roman"/>
                <w:lang w:eastAsia="en-US"/>
              </w:rPr>
              <w:t xml:space="preserve">) </w:t>
            </w:r>
            <w:r w:rsidR="001C2B2E">
              <w:rPr>
                <w:rFonts w:eastAsia="Times New Roman" w:cs="Times New Roman"/>
                <w:lang w:eastAsia="en-US"/>
              </w:rPr>
              <w:tab/>
              <w:t>L</w:t>
            </w:r>
            <w:r w:rsidR="001C2B2E" w:rsidRPr="004477E7">
              <w:rPr>
                <w:rFonts w:eastAsia="Times New Roman" w:cs="Times New Roman"/>
                <w:lang w:eastAsia="en-US"/>
              </w:rPr>
              <w:t>ow latency scheduling</w:t>
            </w:r>
          </w:p>
          <w:p w14:paraId="28FA22EE" w14:textId="77777777" w:rsidR="00B61417" w:rsidRPr="004477E7" w:rsidRDefault="00B61417" w:rsidP="00B61417">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Agreed on baseline feature support</w:t>
            </w:r>
          </w:p>
          <w:p w14:paraId="1F1ABB03" w14:textId="77777777" w:rsidR="001C2B2E" w:rsidRDefault="001C2B2E" w:rsidP="001C2B2E">
            <w:pPr>
              <w:pStyle w:val="maintext"/>
              <w:spacing w:line="240" w:lineRule="auto"/>
              <w:ind w:left="288" w:firstLineChars="0" w:firstLine="0"/>
              <w:jc w:val="left"/>
              <w:rPr>
                <w:rFonts w:eastAsia="Times New Roman" w:cs="Times New Roman"/>
                <w:lang w:eastAsia="en-US"/>
              </w:rPr>
            </w:pPr>
          </w:p>
          <w:p w14:paraId="5F851E8E" w14:textId="77777777" w:rsidR="001C2B2E" w:rsidRPr="00BA3913" w:rsidRDefault="001C2B2E" w:rsidP="00C8235D">
            <w:pPr>
              <w:pStyle w:val="maintext"/>
              <w:spacing w:line="240" w:lineRule="auto"/>
              <w:ind w:left="288" w:firstLineChars="0" w:hanging="288"/>
              <w:jc w:val="left"/>
              <w:rPr>
                <w:rFonts w:eastAsia="Times New Roman" w:cs="Times New Roman"/>
                <w:lang w:eastAsia="en-US"/>
              </w:rPr>
            </w:pPr>
          </w:p>
        </w:tc>
      </w:tr>
      <w:tr w:rsidR="001C2B2E" w14:paraId="28461060" w14:textId="77777777" w:rsidTr="00A54875">
        <w:tc>
          <w:tcPr>
            <w:tcW w:w="1028" w:type="dxa"/>
            <w:shd w:val="clear" w:color="auto" w:fill="FFD966"/>
          </w:tcPr>
          <w:p w14:paraId="336F2B9A" w14:textId="77777777" w:rsidR="001C2B2E" w:rsidRDefault="001C2B2E" w:rsidP="001C2B2E">
            <w:pPr>
              <w:spacing w:before="60" w:after="60"/>
            </w:pPr>
            <w:r>
              <w:t>RAN3</w:t>
            </w:r>
          </w:p>
        </w:tc>
        <w:tc>
          <w:tcPr>
            <w:tcW w:w="928" w:type="dxa"/>
            <w:shd w:val="clear" w:color="auto" w:fill="FFD966"/>
          </w:tcPr>
          <w:p w14:paraId="4AE887C4" w14:textId="77777777" w:rsidR="001C2B2E" w:rsidRDefault="001C2B2E" w:rsidP="001C2B2E">
            <w:pPr>
              <w:spacing w:before="60" w:after="60"/>
            </w:pPr>
            <w:r>
              <w:t>#103bis</w:t>
            </w:r>
          </w:p>
        </w:tc>
        <w:tc>
          <w:tcPr>
            <w:tcW w:w="1122" w:type="dxa"/>
            <w:shd w:val="clear" w:color="auto" w:fill="FFD966"/>
          </w:tcPr>
          <w:p w14:paraId="55AD355B" w14:textId="77777777" w:rsidR="001C2B2E" w:rsidRDefault="001C2B2E" w:rsidP="001C2B2E">
            <w:pPr>
              <w:spacing w:before="60" w:after="60"/>
            </w:pPr>
            <w:r>
              <w:t xml:space="preserve">April 8-12, </w:t>
            </w:r>
          </w:p>
          <w:p w14:paraId="70E4C503" w14:textId="77777777" w:rsidR="001C2B2E" w:rsidRDefault="001C2B2E" w:rsidP="001C2B2E">
            <w:pPr>
              <w:spacing w:before="60" w:after="60"/>
            </w:pPr>
            <w:r>
              <w:t>2019</w:t>
            </w:r>
          </w:p>
        </w:tc>
        <w:tc>
          <w:tcPr>
            <w:tcW w:w="720" w:type="dxa"/>
            <w:shd w:val="clear" w:color="auto" w:fill="FFD966"/>
          </w:tcPr>
          <w:p w14:paraId="136705F2" w14:textId="77777777" w:rsidR="001C2B2E" w:rsidRDefault="001C2B2E" w:rsidP="001C2B2E">
            <w:pPr>
              <w:spacing w:before="60" w:after="60"/>
              <w:jc w:val="center"/>
            </w:pPr>
            <w:r>
              <w:t>2</w:t>
            </w:r>
          </w:p>
        </w:tc>
        <w:tc>
          <w:tcPr>
            <w:tcW w:w="6007" w:type="dxa"/>
            <w:shd w:val="clear" w:color="auto" w:fill="FFD966"/>
          </w:tcPr>
          <w:p w14:paraId="725BC025" w14:textId="77777777" w:rsidR="001C2B2E" w:rsidRDefault="001C2B2E" w:rsidP="001C2B2E">
            <w:pPr>
              <w:pStyle w:val="ListParagraph"/>
              <w:spacing w:before="60" w:after="60"/>
              <w:ind w:left="288" w:hanging="288"/>
              <w:contextualSpacing w:val="0"/>
            </w:pPr>
            <w:r>
              <w:t>- Continue</w:t>
            </w:r>
            <w:r w:rsidR="00771BCD">
              <w:t>d</w:t>
            </w:r>
            <w:r>
              <w:t xml:space="preserve"> discussion of stage-2 aspects:</w:t>
            </w:r>
          </w:p>
          <w:p w14:paraId="44E7443A" w14:textId="77777777" w:rsidR="00771BCD" w:rsidRDefault="00771BCD" w:rsidP="001C2B2E">
            <w:pPr>
              <w:pStyle w:val="ListParagraph"/>
              <w:spacing w:before="60" w:after="60"/>
              <w:ind w:left="288" w:hanging="288"/>
              <w:contextualSpacing w:val="0"/>
            </w:pPr>
          </w:p>
          <w:p w14:paraId="7731376A"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3627CF40"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304699E6" w14:textId="77777777" w:rsidR="00771BCD" w:rsidRDefault="00771BCD" w:rsidP="001C2B2E">
            <w:pPr>
              <w:pStyle w:val="maintext"/>
              <w:spacing w:line="240" w:lineRule="auto"/>
              <w:ind w:left="864" w:firstLineChars="0" w:hanging="288"/>
              <w:jc w:val="left"/>
              <w:rPr>
                <w:rFonts w:eastAsia="Times New Roman" w:cs="Times New Roman"/>
                <w:lang w:eastAsia="en-US"/>
              </w:rPr>
            </w:pPr>
          </w:p>
          <w:p w14:paraId="1F8AE99E"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F311CCE"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A2ACC7A"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26F31C4B" w14:textId="77777777" w:rsidR="00AE1871"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AE1871">
              <w:rPr>
                <w:rFonts w:eastAsia="Times New Roman" w:cs="Times New Roman"/>
                <w:lang w:eastAsia="en-US"/>
              </w:rPr>
              <w:t xml:space="preserve"> DU IP-address allocation</w:t>
            </w:r>
          </w:p>
          <w:p w14:paraId="57913705" w14:textId="77777777" w:rsidR="001C2B2E" w:rsidRDefault="00AE1871" w:rsidP="00AE187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78F8A97B"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00AE1871">
              <w:rPr>
                <w:rFonts w:eastAsia="Times New Roman" w:cs="Times New Roman"/>
                <w:lang w:eastAsia="en-US"/>
              </w:rPr>
              <w:t>E</w:t>
            </w:r>
            <w:r w:rsidRPr="006465F3">
              <w:rPr>
                <w:rFonts w:eastAsia="Times New Roman" w:cs="Times New Roman"/>
                <w:lang w:eastAsia="en-US"/>
              </w:rPr>
              <w:t>nhancements to E-UTRAN for IAB-node in NSA (37.340)</w:t>
            </w:r>
          </w:p>
          <w:p w14:paraId="768ADEBF"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48904A62" w14:textId="77777777" w:rsidR="001C2B2E" w:rsidRDefault="001C2B2E" w:rsidP="001C2B2E">
            <w:pPr>
              <w:pStyle w:val="ListParagraph"/>
              <w:spacing w:before="60" w:after="60" w:line="276" w:lineRule="auto"/>
              <w:ind w:left="0"/>
            </w:pPr>
            <w:r>
              <w:t>- Start</w:t>
            </w:r>
            <w:r w:rsidR="00771BCD">
              <w:t>ed</w:t>
            </w:r>
            <w:r>
              <w:t xml:space="preserve"> discussion of:</w:t>
            </w:r>
          </w:p>
          <w:p w14:paraId="62827B5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p>
          <w:p w14:paraId="42C2044E" w14:textId="77777777" w:rsidR="00AE1871" w:rsidRDefault="001C2B2E" w:rsidP="001C2B2E">
            <w:pPr>
              <w:pStyle w:val="ListParagraph"/>
              <w:spacing w:before="60" w:after="60" w:line="276" w:lineRule="auto"/>
              <w:ind w:left="576"/>
            </w:pPr>
            <w:r>
              <w:t xml:space="preserve">-   </w:t>
            </w:r>
            <w:r w:rsidRPr="006465F3">
              <w:t xml:space="preserve">Enhancements </w:t>
            </w:r>
            <w:r>
              <w:t>to</w:t>
            </w:r>
            <w:r w:rsidRPr="006465F3">
              <w:t xml:space="preserve"> </w:t>
            </w:r>
            <w:r>
              <w:t xml:space="preserve">support </w:t>
            </w:r>
            <w:r w:rsidRPr="006465F3">
              <w:t>bearer-to-RLC-channel mapping</w:t>
            </w:r>
          </w:p>
          <w:p w14:paraId="282C066B" w14:textId="77777777" w:rsidR="001C2B2E" w:rsidRDefault="001C2B2E" w:rsidP="00AE1871">
            <w:pPr>
              <w:pStyle w:val="ListParagraph"/>
              <w:spacing w:before="60" w:after="60" w:line="276" w:lineRule="auto"/>
              <w:ind w:left="576"/>
            </w:pPr>
            <w:r w:rsidRPr="006465F3">
              <w:t xml:space="preserve"> </w:t>
            </w:r>
          </w:p>
          <w:p w14:paraId="3BFF07CB"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771BCD">
              <w:rPr>
                <w:rFonts w:eastAsia="Times New Roman" w:cs="Times New Roman"/>
                <w:lang w:eastAsia="en-US"/>
              </w:rPr>
              <w:t>d</w:t>
            </w:r>
            <w:r>
              <w:rPr>
                <w:rFonts w:eastAsia="Times New Roman" w:cs="Times New Roman"/>
                <w:lang w:eastAsia="en-US"/>
              </w:rPr>
              <w:t xml:space="preserve"> stage-3 aspects:</w:t>
            </w:r>
          </w:p>
          <w:p w14:paraId="41DAD72E"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037DD0CA"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r w:rsidRPr="00FF4802">
              <w:rPr>
                <w:rFonts w:eastAsia="Times New Roman" w:cs="Times New Roman"/>
                <w:lang w:eastAsia="en-US"/>
              </w:rPr>
              <w:t xml:space="preserve"> </w:t>
            </w:r>
          </w:p>
          <w:p w14:paraId="0CBF7707" w14:textId="77777777" w:rsidR="001C2B2E" w:rsidRPr="00FF4802" w:rsidRDefault="001C2B2E" w:rsidP="001C2B2E">
            <w:pPr>
              <w:pStyle w:val="maintext"/>
              <w:spacing w:line="240" w:lineRule="auto"/>
              <w:ind w:left="864" w:firstLineChars="0" w:hanging="288"/>
              <w:jc w:val="left"/>
              <w:rPr>
                <w:rFonts w:eastAsia="Times New Roman" w:cs="Times New Roman"/>
                <w:lang w:eastAsia="en-US"/>
              </w:rPr>
            </w:pPr>
          </w:p>
        </w:tc>
      </w:tr>
      <w:tr w:rsidR="001C2B2E" w14:paraId="624F87C1" w14:textId="77777777" w:rsidTr="00A54875">
        <w:tc>
          <w:tcPr>
            <w:tcW w:w="1028" w:type="dxa"/>
            <w:shd w:val="clear" w:color="auto" w:fill="auto"/>
          </w:tcPr>
          <w:p w14:paraId="22EEFBA2"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auto"/>
          </w:tcPr>
          <w:p w14:paraId="453837A3" w14:textId="77777777" w:rsidR="001C2B2E" w:rsidRPr="00437E0C" w:rsidRDefault="001C2B2E" w:rsidP="001C2B2E">
            <w:pPr>
              <w:spacing w:before="60" w:after="60"/>
              <w:rPr>
                <w:color w:val="000000"/>
              </w:rPr>
            </w:pPr>
            <w:r w:rsidRPr="00437E0C">
              <w:rPr>
                <w:color w:val="000000"/>
              </w:rPr>
              <w:t>#9</w:t>
            </w:r>
            <w:r w:rsidR="0082162B">
              <w:rPr>
                <w:color w:val="000000"/>
              </w:rPr>
              <w:t>0bis</w:t>
            </w:r>
          </w:p>
        </w:tc>
        <w:tc>
          <w:tcPr>
            <w:tcW w:w="1122" w:type="dxa"/>
            <w:shd w:val="clear" w:color="auto" w:fill="auto"/>
          </w:tcPr>
          <w:p w14:paraId="18BB547D"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auto"/>
          </w:tcPr>
          <w:p w14:paraId="65A504F1"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auto"/>
          </w:tcPr>
          <w:p w14:paraId="06BB80F9"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Start with </w:t>
            </w:r>
            <w:r>
              <w:rPr>
                <w:color w:val="000000"/>
              </w:rPr>
              <w:t>efforts</w:t>
            </w:r>
            <w:r w:rsidRPr="00A23966">
              <w:rPr>
                <w:color w:val="000000"/>
              </w:rPr>
              <w:t xml:space="preserve"> on core part.</w:t>
            </w:r>
          </w:p>
        </w:tc>
      </w:tr>
      <w:tr w:rsidR="001C2B2E" w14:paraId="651C2234" w14:textId="77777777" w:rsidTr="00A54875">
        <w:tc>
          <w:tcPr>
            <w:tcW w:w="1028" w:type="dxa"/>
            <w:shd w:val="clear" w:color="auto" w:fill="FF99FF"/>
          </w:tcPr>
          <w:p w14:paraId="2017D2E7" w14:textId="77777777" w:rsidR="001C2B2E" w:rsidRDefault="001C2B2E" w:rsidP="001C2B2E">
            <w:pPr>
              <w:spacing w:before="60" w:after="60"/>
            </w:pPr>
            <w:r>
              <w:t>RAN1</w:t>
            </w:r>
          </w:p>
        </w:tc>
        <w:tc>
          <w:tcPr>
            <w:tcW w:w="928" w:type="dxa"/>
            <w:shd w:val="clear" w:color="auto" w:fill="FF99FF"/>
          </w:tcPr>
          <w:p w14:paraId="4D02AEF3" w14:textId="77777777" w:rsidR="001C2B2E" w:rsidRDefault="001C2B2E" w:rsidP="001C2B2E">
            <w:pPr>
              <w:spacing w:before="60" w:after="60"/>
            </w:pPr>
            <w:r>
              <w:t>#97</w:t>
            </w:r>
          </w:p>
        </w:tc>
        <w:tc>
          <w:tcPr>
            <w:tcW w:w="1122" w:type="dxa"/>
            <w:shd w:val="clear" w:color="auto" w:fill="FF99FF"/>
          </w:tcPr>
          <w:p w14:paraId="7AFE819B" w14:textId="77777777" w:rsidR="001C2B2E" w:rsidRDefault="001C2B2E" w:rsidP="001C2B2E">
            <w:pPr>
              <w:spacing w:before="60" w:after="60"/>
            </w:pPr>
            <w:r>
              <w:t>May 13-17, 2019</w:t>
            </w:r>
          </w:p>
        </w:tc>
        <w:tc>
          <w:tcPr>
            <w:tcW w:w="720" w:type="dxa"/>
            <w:shd w:val="clear" w:color="auto" w:fill="FF99FF"/>
          </w:tcPr>
          <w:p w14:paraId="10BF15A4" w14:textId="77777777" w:rsidR="001C2B2E" w:rsidRDefault="001C2B2E" w:rsidP="001C2B2E">
            <w:pPr>
              <w:spacing w:before="60" w:after="60"/>
              <w:jc w:val="center"/>
            </w:pPr>
            <w:r>
              <w:t>1</w:t>
            </w:r>
          </w:p>
        </w:tc>
        <w:tc>
          <w:tcPr>
            <w:tcW w:w="6007" w:type="dxa"/>
            <w:shd w:val="clear" w:color="auto" w:fill="FF99FF"/>
          </w:tcPr>
          <w:p w14:paraId="0DADF1A6" w14:textId="77777777" w:rsidR="001C2B2E" w:rsidRDefault="001C2B2E" w:rsidP="001C2B2E">
            <w:pPr>
              <w:pStyle w:val="ListParagraph"/>
              <w:spacing w:before="60" w:after="60"/>
              <w:ind w:left="288" w:hanging="288"/>
              <w:contextualSpacing w:val="0"/>
            </w:pPr>
            <w:r>
              <w:t>- Continue discussion of stage-2 aspects of all five RAN-1-led tasks.</w:t>
            </w:r>
          </w:p>
        </w:tc>
      </w:tr>
      <w:tr w:rsidR="001C2B2E" w14:paraId="039E1474" w14:textId="77777777" w:rsidTr="00A54875">
        <w:tc>
          <w:tcPr>
            <w:tcW w:w="1028" w:type="dxa"/>
            <w:shd w:val="clear" w:color="auto" w:fill="CCFFFF"/>
          </w:tcPr>
          <w:p w14:paraId="035907E0" w14:textId="77777777" w:rsidR="001C2B2E" w:rsidRDefault="001C2B2E" w:rsidP="001C2B2E">
            <w:pPr>
              <w:spacing w:before="60" w:after="60"/>
            </w:pPr>
            <w:r>
              <w:t>RAN2</w:t>
            </w:r>
          </w:p>
        </w:tc>
        <w:tc>
          <w:tcPr>
            <w:tcW w:w="928" w:type="dxa"/>
            <w:shd w:val="clear" w:color="auto" w:fill="CCFFFF"/>
          </w:tcPr>
          <w:p w14:paraId="098FCDD5" w14:textId="77777777" w:rsidR="001C2B2E" w:rsidRDefault="001C2B2E" w:rsidP="001C2B2E">
            <w:pPr>
              <w:spacing w:before="60" w:after="60"/>
            </w:pPr>
            <w:r>
              <w:t>#106</w:t>
            </w:r>
          </w:p>
        </w:tc>
        <w:tc>
          <w:tcPr>
            <w:tcW w:w="1122" w:type="dxa"/>
            <w:shd w:val="clear" w:color="auto" w:fill="CCFFFF"/>
          </w:tcPr>
          <w:p w14:paraId="6CD8135B" w14:textId="77777777" w:rsidR="001C2B2E" w:rsidRDefault="001C2B2E" w:rsidP="001C2B2E">
            <w:pPr>
              <w:spacing w:before="60" w:after="60"/>
            </w:pPr>
            <w:r>
              <w:t>May 13-17, 2019</w:t>
            </w:r>
          </w:p>
        </w:tc>
        <w:tc>
          <w:tcPr>
            <w:tcW w:w="720" w:type="dxa"/>
            <w:shd w:val="clear" w:color="auto" w:fill="CCFFFF"/>
          </w:tcPr>
          <w:p w14:paraId="386B85FE" w14:textId="77777777" w:rsidR="001C2B2E" w:rsidRDefault="007F7342" w:rsidP="001C2B2E">
            <w:pPr>
              <w:spacing w:before="60" w:after="60"/>
              <w:jc w:val="center"/>
            </w:pPr>
            <w:r>
              <w:t>3</w:t>
            </w:r>
          </w:p>
        </w:tc>
        <w:tc>
          <w:tcPr>
            <w:tcW w:w="6007" w:type="dxa"/>
            <w:shd w:val="clear" w:color="auto" w:fill="CCFFFF"/>
          </w:tcPr>
          <w:p w14:paraId="10002589" w14:textId="77777777" w:rsidR="00B61417" w:rsidRDefault="00B61417" w:rsidP="001C2B2E">
            <w:pPr>
              <w:pStyle w:val="ListParagraph"/>
              <w:spacing w:before="60" w:after="60"/>
              <w:ind w:left="288" w:hanging="288"/>
              <w:contextualSpacing w:val="0"/>
            </w:pPr>
            <w:r>
              <w:t>- Handle LS from RAN3 on use of IPv6 Flow Label</w:t>
            </w:r>
            <w:r w:rsidR="00A954D8">
              <w:t xml:space="preserve"> (R3-182085)</w:t>
            </w:r>
          </w:p>
          <w:p w14:paraId="70ACBE73" w14:textId="77777777" w:rsidR="00B61417" w:rsidRDefault="00B61417" w:rsidP="001C2B2E">
            <w:pPr>
              <w:pStyle w:val="ListParagraph"/>
              <w:spacing w:before="60" w:after="60"/>
              <w:ind w:left="288" w:hanging="288"/>
              <w:contextualSpacing w:val="0"/>
            </w:pPr>
          </w:p>
          <w:p w14:paraId="2E133F22" w14:textId="77777777" w:rsidR="001C2B2E" w:rsidRDefault="001C2B2E" w:rsidP="001C2B2E">
            <w:pPr>
              <w:pStyle w:val="ListParagraph"/>
              <w:spacing w:before="60" w:after="60"/>
              <w:ind w:left="288" w:hanging="288"/>
              <w:contextualSpacing w:val="0"/>
            </w:pPr>
            <w:r>
              <w:t xml:space="preserve">- </w:t>
            </w:r>
            <w:r w:rsidR="00FE55FB">
              <w:t xml:space="preserve">Discussion of </w:t>
            </w:r>
            <w:r>
              <w:t>stage-2 aspects:</w:t>
            </w:r>
          </w:p>
          <w:p w14:paraId="3369D0D9" w14:textId="77777777" w:rsidR="003A50F8" w:rsidRDefault="003A50F8" w:rsidP="001C2B2E">
            <w:pPr>
              <w:pStyle w:val="ListParagraph"/>
              <w:spacing w:before="60" w:after="60"/>
              <w:ind w:left="288" w:hanging="288"/>
              <w:contextualSpacing w:val="0"/>
            </w:pPr>
          </w:p>
          <w:p w14:paraId="7D7DD1F8" w14:textId="77777777" w:rsidR="003A50F8" w:rsidRDefault="003A50F8" w:rsidP="003A50F8">
            <w:pPr>
              <w:pStyle w:val="ListParagraph"/>
              <w:spacing w:before="60" w:after="60"/>
              <w:ind w:left="288"/>
              <w:contextualSpacing w:val="0"/>
            </w:pPr>
            <w:r w:rsidRPr="009B73A2">
              <w:t xml:space="preserve">1) </w:t>
            </w:r>
            <w:r>
              <w:t>RAN2 aspects of architecture</w:t>
            </w:r>
          </w:p>
          <w:p w14:paraId="5EED1FB0" w14:textId="77777777" w:rsidR="003A50F8" w:rsidRDefault="003A50F8" w:rsidP="003A50F8">
            <w:pPr>
              <w:pStyle w:val="ListParagraph"/>
              <w:spacing w:before="60" w:after="60"/>
              <w:ind w:left="576"/>
              <w:contextualSpacing w:val="0"/>
            </w:pPr>
            <w:r>
              <w:t xml:space="preserve">-  </w:t>
            </w:r>
            <w:r w:rsidR="00DD43BA">
              <w:t>Updated</w:t>
            </w:r>
            <w:r>
              <w:t xml:space="preserve"> CR to 38.300</w:t>
            </w:r>
          </w:p>
          <w:p w14:paraId="49E581DF" w14:textId="77777777" w:rsidR="001C2B2E" w:rsidRDefault="001C2B2E" w:rsidP="005506D7">
            <w:pPr>
              <w:pStyle w:val="ListParagraph"/>
              <w:spacing w:before="60" w:after="60"/>
              <w:ind w:left="0"/>
              <w:contextualSpacing w:val="0"/>
            </w:pPr>
          </w:p>
          <w:p w14:paraId="04B4272D" w14:textId="77777777" w:rsidR="003A50F8" w:rsidRDefault="003A50F8" w:rsidP="001C2B2E">
            <w:pPr>
              <w:pStyle w:val="ListParagraph"/>
              <w:spacing w:before="60" w:after="60"/>
              <w:ind w:left="288" w:hanging="288"/>
              <w:contextualSpacing w:val="0"/>
            </w:pPr>
          </w:p>
          <w:p w14:paraId="0E4F90B0" w14:textId="77777777" w:rsidR="001C2B2E" w:rsidRDefault="001C2B2E" w:rsidP="001C2B2E">
            <w:pPr>
              <w:pStyle w:val="ListParagraph"/>
              <w:spacing w:before="60" w:after="60"/>
              <w:ind w:left="576" w:hanging="288"/>
              <w:contextualSpacing w:val="0"/>
            </w:pPr>
            <w:r>
              <w:t xml:space="preserve">2) </w:t>
            </w:r>
            <w:r w:rsidR="00C37FDE">
              <w:t>BAP</w:t>
            </w:r>
            <w:r>
              <w:t xml:space="preserve"> layer spec </w:t>
            </w:r>
          </w:p>
          <w:p w14:paraId="1D6E7147" w14:textId="77777777" w:rsidR="001C2B2E" w:rsidRDefault="001C2B2E" w:rsidP="001C2B2E">
            <w:pPr>
              <w:pStyle w:val="ListParagraph"/>
              <w:spacing w:before="60" w:after="60"/>
              <w:ind w:left="864" w:hanging="288"/>
              <w:contextualSpacing w:val="0"/>
            </w:pPr>
            <w:r>
              <w:t xml:space="preserve">-  </w:t>
            </w:r>
            <w:r w:rsidR="00C37FDE">
              <w:t>BAP</w:t>
            </w:r>
            <w:r>
              <w:t xml:space="preserve"> functionality</w:t>
            </w:r>
          </w:p>
          <w:p w14:paraId="30FC7341" w14:textId="77777777" w:rsidR="001C2B2E" w:rsidRDefault="001C2B2E" w:rsidP="001C2B2E">
            <w:pPr>
              <w:pStyle w:val="ListParagraph"/>
              <w:spacing w:before="60" w:after="60"/>
              <w:ind w:left="864" w:hanging="288"/>
              <w:contextualSpacing w:val="0"/>
            </w:pPr>
            <w:r>
              <w:t xml:space="preserve">-  </w:t>
            </w:r>
            <w:r w:rsidR="00C37FDE">
              <w:t>BAP r</w:t>
            </w:r>
            <w:r>
              <w:t>outing and bearer mapping</w:t>
            </w:r>
          </w:p>
          <w:p w14:paraId="5FDE62DF" w14:textId="77777777" w:rsidR="00C37FDE" w:rsidRDefault="00C37FDE" w:rsidP="001C2B2E">
            <w:pPr>
              <w:pStyle w:val="maintext"/>
              <w:spacing w:line="240" w:lineRule="auto"/>
              <w:ind w:left="864" w:firstLineChars="0" w:hanging="288"/>
              <w:jc w:val="left"/>
              <w:rPr>
                <w:rFonts w:eastAsia="Times New Roman" w:cs="Times New Roman"/>
                <w:lang w:eastAsia="en-US"/>
              </w:rPr>
            </w:pPr>
          </w:p>
          <w:p w14:paraId="7183F22E"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9145F">
              <w:rPr>
                <w:rFonts w:eastAsia="Times New Roman" w:cs="Times New Roman"/>
                <w:lang w:eastAsia="en-US"/>
              </w:rPr>
              <w:t xml:space="preserve">Parent node change, multi-connectivity, </w:t>
            </w:r>
            <w:r>
              <w:rPr>
                <w:rFonts w:eastAsia="Times New Roman" w:cs="Times New Roman"/>
                <w:lang w:eastAsia="en-US"/>
              </w:rPr>
              <w:t>B</w:t>
            </w:r>
            <w:r w:rsidRPr="004477E7">
              <w:rPr>
                <w:rFonts w:eastAsia="Times New Roman" w:cs="Times New Roman"/>
                <w:lang w:eastAsia="en-US"/>
              </w:rPr>
              <w:t>H RLF handling</w:t>
            </w:r>
          </w:p>
          <w:p w14:paraId="6DEEC180" w14:textId="77777777" w:rsidR="0039145F" w:rsidRDefault="0039145F"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Clarifications on multi-connectivity for IAB-node</w:t>
            </w:r>
          </w:p>
          <w:p w14:paraId="7B822FD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4C71BA3F" w14:textId="77777777" w:rsidR="00DE56A5" w:rsidRDefault="00DE56A5"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Security considerations</w:t>
            </w:r>
          </w:p>
          <w:p w14:paraId="4202E1D2" w14:textId="77777777" w:rsidR="001C2B2E" w:rsidRPr="00BA3913" w:rsidRDefault="001C2B2E" w:rsidP="005506D7">
            <w:pPr>
              <w:pStyle w:val="maintext"/>
              <w:spacing w:line="240" w:lineRule="auto"/>
              <w:ind w:left="288" w:firstLineChars="0" w:firstLine="0"/>
              <w:jc w:val="left"/>
              <w:rPr>
                <w:rFonts w:eastAsia="Times New Roman" w:cs="Times New Roman"/>
                <w:lang w:eastAsia="en-US"/>
              </w:rPr>
            </w:pPr>
          </w:p>
        </w:tc>
      </w:tr>
      <w:tr w:rsidR="001C2B2E" w14:paraId="1DC4C2D9" w14:textId="77777777" w:rsidTr="00A54875">
        <w:tc>
          <w:tcPr>
            <w:tcW w:w="1028" w:type="dxa"/>
            <w:shd w:val="clear" w:color="auto" w:fill="FFD966"/>
          </w:tcPr>
          <w:p w14:paraId="62834D7A" w14:textId="77777777" w:rsidR="001C2B2E" w:rsidRDefault="001C2B2E" w:rsidP="001C2B2E">
            <w:pPr>
              <w:spacing w:before="60" w:after="60"/>
            </w:pPr>
            <w:r>
              <w:t>RAN3</w:t>
            </w:r>
          </w:p>
        </w:tc>
        <w:tc>
          <w:tcPr>
            <w:tcW w:w="928" w:type="dxa"/>
            <w:shd w:val="clear" w:color="auto" w:fill="FFD966"/>
          </w:tcPr>
          <w:p w14:paraId="62402905" w14:textId="77777777" w:rsidR="001C2B2E" w:rsidRDefault="001C2B2E" w:rsidP="001C2B2E">
            <w:pPr>
              <w:spacing w:before="60" w:after="60"/>
            </w:pPr>
            <w:r>
              <w:t>#104</w:t>
            </w:r>
          </w:p>
        </w:tc>
        <w:tc>
          <w:tcPr>
            <w:tcW w:w="1122" w:type="dxa"/>
            <w:shd w:val="clear" w:color="auto" w:fill="FFD966"/>
          </w:tcPr>
          <w:p w14:paraId="52728DA4" w14:textId="77777777" w:rsidR="001C2B2E" w:rsidRDefault="001C2B2E" w:rsidP="001C2B2E">
            <w:pPr>
              <w:spacing w:before="60" w:after="60"/>
            </w:pPr>
            <w:r>
              <w:t>May 13-17, 2019</w:t>
            </w:r>
          </w:p>
        </w:tc>
        <w:tc>
          <w:tcPr>
            <w:tcW w:w="720" w:type="dxa"/>
            <w:shd w:val="clear" w:color="auto" w:fill="FFD966"/>
          </w:tcPr>
          <w:p w14:paraId="0FB0AAD7" w14:textId="77777777" w:rsidR="001C2B2E" w:rsidRDefault="00543F5F" w:rsidP="001C2B2E">
            <w:pPr>
              <w:spacing w:before="60" w:after="60"/>
              <w:jc w:val="center"/>
            </w:pPr>
            <w:r>
              <w:t>1.5</w:t>
            </w:r>
          </w:p>
        </w:tc>
        <w:tc>
          <w:tcPr>
            <w:tcW w:w="6007" w:type="dxa"/>
            <w:shd w:val="clear" w:color="auto" w:fill="FFD966"/>
          </w:tcPr>
          <w:p w14:paraId="0796C0EB" w14:textId="77777777" w:rsidR="001C2B2E" w:rsidRDefault="001C2B2E" w:rsidP="001C2B2E">
            <w:pPr>
              <w:pStyle w:val="ListParagraph"/>
              <w:spacing w:before="60" w:after="60"/>
              <w:ind w:left="288" w:hanging="288"/>
              <w:contextualSpacing w:val="0"/>
            </w:pPr>
            <w:r>
              <w:t>- Continue</w:t>
            </w:r>
            <w:r w:rsidR="003A50F8">
              <w:t>d</w:t>
            </w:r>
            <w:r>
              <w:t xml:space="preserve"> discussion of stage-2 aspects:</w:t>
            </w:r>
          </w:p>
          <w:p w14:paraId="3D739D6F" w14:textId="77777777" w:rsidR="00681379" w:rsidRDefault="00681379" w:rsidP="001C2B2E">
            <w:pPr>
              <w:pStyle w:val="ListParagraph"/>
              <w:spacing w:before="60" w:after="60"/>
              <w:ind w:left="288" w:hanging="288"/>
              <w:contextualSpacing w:val="0"/>
            </w:pPr>
          </w:p>
          <w:p w14:paraId="176B8FA8"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1472DBD4"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Updated b</w:t>
            </w:r>
            <w:r>
              <w:rPr>
                <w:rFonts w:eastAsia="Times New Roman" w:cs="Times New Roman"/>
                <w:lang w:eastAsia="en-US"/>
              </w:rPr>
              <w:t>aseline running CR to TS 38.401</w:t>
            </w:r>
          </w:p>
          <w:p w14:paraId="1568058C" w14:textId="77777777" w:rsidR="00681379" w:rsidRDefault="00681379" w:rsidP="001C2B2E">
            <w:pPr>
              <w:pStyle w:val="maintext"/>
              <w:spacing w:line="240" w:lineRule="auto"/>
              <w:ind w:left="864" w:firstLineChars="0" w:hanging="288"/>
              <w:jc w:val="left"/>
              <w:rPr>
                <w:rFonts w:eastAsia="Times New Roman" w:cs="Times New Roman"/>
                <w:lang w:eastAsia="en-US"/>
              </w:rPr>
            </w:pPr>
          </w:p>
          <w:p w14:paraId="52A981CF"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sidR="00681379">
              <w:rPr>
                <w:rFonts w:eastAsia="Times New Roman" w:cs="Times New Roman"/>
                <w:lang w:eastAsia="en-US"/>
              </w:rPr>
              <w:t>(high priority)</w:t>
            </w:r>
          </w:p>
          <w:p w14:paraId="4BE5B3A5"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sidR="00681379">
              <w:rPr>
                <w:rFonts w:eastAsia="Times New Roman" w:cs="Times New Roman"/>
                <w:lang w:eastAsia="en-US"/>
              </w:rPr>
              <w:t xml:space="preserve">    </w:t>
            </w:r>
            <w:r w:rsidR="00962174">
              <w:rPr>
                <w:rFonts w:eastAsia="Times New Roman" w:cs="Times New Roman"/>
                <w:lang w:eastAsia="en-US"/>
              </w:rPr>
              <w:t xml:space="preserve">Continued discussion on </w:t>
            </w:r>
            <w:r w:rsidR="00860D01">
              <w:rPr>
                <w:rFonts w:eastAsia="Times New Roman" w:cs="Times New Roman"/>
                <w:lang w:eastAsia="en-US"/>
              </w:rPr>
              <w:t>r</w:t>
            </w:r>
            <w:r w:rsidR="00681379">
              <w:rPr>
                <w:rFonts w:eastAsia="Times New Roman" w:cs="Times New Roman"/>
                <w:lang w:eastAsia="en-US"/>
              </w:rPr>
              <w:t xml:space="preserve">emaining </w:t>
            </w:r>
            <w:r w:rsidR="00962174">
              <w:rPr>
                <w:rFonts w:eastAsia="Times New Roman" w:cs="Times New Roman"/>
                <w:lang w:eastAsia="en-US"/>
              </w:rPr>
              <w:t>p</w:t>
            </w:r>
            <w:r w:rsidR="00962174" w:rsidRPr="006465F3">
              <w:rPr>
                <w:rFonts w:eastAsia="Times New Roman" w:cs="Times New Roman"/>
                <w:lang w:eastAsia="en-US"/>
              </w:rPr>
              <w:t xml:space="preserve">rocedures </w:t>
            </w:r>
          </w:p>
          <w:p w14:paraId="4629ABCA" w14:textId="77777777" w:rsidR="00860D01" w:rsidRDefault="00860D01" w:rsidP="00860D0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Down-select</w:t>
            </w:r>
            <w:r w:rsidR="00962174">
              <w:rPr>
                <w:rFonts w:eastAsia="Times New Roman" w:cs="Times New Roman"/>
                <w:lang w:eastAsia="en-US"/>
              </w:rPr>
              <w:t>ed</w:t>
            </w:r>
            <w:r>
              <w:rPr>
                <w:rFonts w:eastAsia="Times New Roman" w:cs="Times New Roman"/>
                <w:lang w:eastAsia="en-US"/>
              </w:rPr>
              <w:t xml:space="preserve"> parent-node selection</w:t>
            </w:r>
          </w:p>
          <w:p w14:paraId="47B03EF9"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 xml:space="preserve">Continued discussion on </w:t>
            </w:r>
            <w:r>
              <w:rPr>
                <w:rFonts w:eastAsia="Times New Roman" w:cs="Times New Roman"/>
                <w:lang w:eastAsia="en-US"/>
              </w:rPr>
              <w:t xml:space="preserve">IAB-node </w:t>
            </w:r>
            <w:r w:rsidR="00681379">
              <w:rPr>
                <w:rFonts w:eastAsia="Times New Roman" w:cs="Times New Roman"/>
                <w:lang w:eastAsia="en-US"/>
              </w:rPr>
              <w:t>indication to core network</w:t>
            </w:r>
          </w:p>
          <w:p w14:paraId="4F6CA116" w14:textId="77777777" w:rsidR="001C2B2E" w:rsidRDefault="00860D01"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681379">
              <w:rPr>
                <w:rFonts w:eastAsia="Times New Roman" w:cs="Times New Roman"/>
                <w:lang w:eastAsia="en-US"/>
              </w:rPr>
              <w:t>Finalize</w:t>
            </w:r>
            <w:r w:rsidR="00820AB0">
              <w:rPr>
                <w:rFonts w:eastAsia="Times New Roman" w:cs="Times New Roman"/>
                <w:lang w:eastAsia="en-US"/>
              </w:rPr>
              <w:t>d</w:t>
            </w:r>
            <w:r w:rsidR="00681379">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156C9F8A" w14:textId="77777777" w:rsidR="00681379" w:rsidRDefault="00681379"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Start</w:t>
            </w:r>
            <w:r w:rsidR="00820AB0">
              <w:rPr>
                <w:rFonts w:eastAsia="Times New Roman" w:cs="Times New Roman"/>
                <w:lang w:eastAsia="en-US"/>
              </w:rPr>
              <w:t>ed</w:t>
            </w:r>
            <w:r>
              <w:rPr>
                <w:rFonts w:eastAsia="Times New Roman" w:cs="Times New Roman"/>
                <w:lang w:eastAsia="en-US"/>
              </w:rPr>
              <w:t xml:space="preserve"> topology discovery</w:t>
            </w:r>
          </w:p>
          <w:p w14:paraId="03311CBF"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Pr="006465F3">
              <w:rPr>
                <w:rFonts w:eastAsia="Times New Roman" w:cs="Times New Roman"/>
                <w:lang w:eastAsia="en-US"/>
              </w:rPr>
              <w:t>Enhancements to E-UTRAN for IAB-node in NSA (37.340)</w:t>
            </w:r>
          </w:p>
          <w:p w14:paraId="0E2873ED" w14:textId="77777777" w:rsidR="00681379" w:rsidRDefault="00681379" w:rsidP="001C2B2E">
            <w:pPr>
              <w:pStyle w:val="maintext"/>
              <w:spacing w:line="240" w:lineRule="auto"/>
              <w:ind w:left="288" w:firstLineChars="0" w:firstLine="0"/>
              <w:jc w:val="left"/>
              <w:rPr>
                <w:rFonts w:eastAsia="Times New Roman" w:cs="Times New Roman"/>
                <w:lang w:eastAsia="en-US"/>
              </w:rPr>
            </w:pPr>
          </w:p>
          <w:p w14:paraId="40F408D7"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r w:rsidR="00860D01">
              <w:rPr>
                <w:rFonts w:eastAsia="Times New Roman" w:cs="Times New Roman"/>
                <w:lang w:eastAsia="en-US"/>
              </w:rPr>
              <w:t xml:space="preserve"> (high priority)</w:t>
            </w:r>
          </w:p>
          <w:p w14:paraId="6D04045B" w14:textId="77777777" w:rsidR="00AE1871" w:rsidRDefault="001C2B2E" w:rsidP="001C2B2E">
            <w:pPr>
              <w:pStyle w:val="ListParagraph"/>
              <w:spacing w:before="60" w:after="60" w:line="276" w:lineRule="auto"/>
              <w:ind w:left="576"/>
            </w:pPr>
            <w:r>
              <w:t xml:space="preserve">-   </w:t>
            </w:r>
            <w:r w:rsidR="0022589F">
              <w:t>Continued discussion on m</w:t>
            </w:r>
            <w:r w:rsidR="00681379">
              <w:t>apping from IP layer to BAP layer</w:t>
            </w:r>
          </w:p>
          <w:p w14:paraId="4E28189C" w14:textId="77777777" w:rsidR="00820AB0" w:rsidRDefault="00820AB0" w:rsidP="001C2B2E">
            <w:pPr>
              <w:pStyle w:val="ListParagraph"/>
              <w:spacing w:before="60" w:after="60" w:line="276" w:lineRule="auto"/>
              <w:ind w:left="576"/>
            </w:pPr>
          </w:p>
          <w:p w14:paraId="7344F4C2" w14:textId="77777777" w:rsidR="00820AB0" w:rsidRDefault="00820AB0" w:rsidP="00820AB0">
            <w:pPr>
              <w:pStyle w:val="ListParagraph"/>
              <w:spacing w:before="60" w:after="60" w:line="276" w:lineRule="auto"/>
              <w:ind w:left="288"/>
            </w:pPr>
            <w:r>
              <w:t>4)  L2 configuration</w:t>
            </w:r>
          </w:p>
          <w:p w14:paraId="376E9962" w14:textId="77777777" w:rsidR="00820AB0" w:rsidRDefault="00820AB0" w:rsidP="00820AB0">
            <w:pPr>
              <w:pStyle w:val="ListParagraph"/>
              <w:spacing w:before="60" w:after="60" w:line="276" w:lineRule="auto"/>
              <w:ind w:left="576"/>
            </w:pPr>
            <w:r>
              <w:t>-  Started discussion on configuration of BAP layer on DU</w:t>
            </w:r>
          </w:p>
          <w:p w14:paraId="28FF1573" w14:textId="77777777" w:rsidR="001C2B2E" w:rsidRDefault="001C2B2E" w:rsidP="00AE1871">
            <w:pPr>
              <w:pStyle w:val="ListParagraph"/>
              <w:spacing w:before="60" w:after="60" w:line="276" w:lineRule="auto"/>
              <w:ind w:left="0"/>
            </w:pPr>
          </w:p>
          <w:p w14:paraId="5CE6B63E"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820AB0">
              <w:rPr>
                <w:rFonts w:eastAsia="Times New Roman" w:cs="Times New Roman"/>
                <w:lang w:eastAsia="en-US"/>
              </w:rPr>
              <w:t>d</w:t>
            </w:r>
            <w:r>
              <w:rPr>
                <w:rFonts w:eastAsia="Times New Roman" w:cs="Times New Roman"/>
                <w:lang w:eastAsia="en-US"/>
              </w:rPr>
              <w:t xml:space="preserve"> stage-3 aspects:</w:t>
            </w:r>
          </w:p>
          <w:p w14:paraId="19EA3DB8"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4A4E837A" w14:textId="77777777" w:rsidR="001C2B2E" w:rsidRDefault="001C2B2E" w:rsidP="00DB2B5D">
            <w:pPr>
              <w:pStyle w:val="ListParagraph"/>
              <w:spacing w:before="60" w:after="60" w:line="276" w:lineRule="auto"/>
              <w:ind w:left="576"/>
            </w:pPr>
            <w:r>
              <w:t xml:space="preserve">-    </w:t>
            </w:r>
            <w:r w:rsidRPr="006465F3">
              <w:t>Enhancements to NG</w:t>
            </w:r>
            <w:r>
              <w:t xml:space="preserve">, </w:t>
            </w:r>
            <w:r w:rsidRPr="006465F3">
              <w:t>S1-MME</w:t>
            </w:r>
            <w:r>
              <w:t xml:space="preserve">, X2, </w:t>
            </w:r>
            <w:proofErr w:type="spellStart"/>
            <w:r>
              <w:t>Xn</w:t>
            </w:r>
            <w:proofErr w:type="spellEnd"/>
          </w:p>
          <w:p w14:paraId="4116ABAC" w14:textId="77777777" w:rsidR="001C2B2E" w:rsidRDefault="001C2B2E" w:rsidP="001C2B2E">
            <w:pPr>
              <w:pStyle w:val="ListParagraph"/>
              <w:spacing w:before="60" w:after="60" w:line="276" w:lineRule="auto"/>
              <w:ind w:left="0"/>
            </w:pPr>
          </w:p>
        </w:tc>
      </w:tr>
      <w:tr w:rsidR="001C2B2E" w14:paraId="126B6E9D" w14:textId="77777777" w:rsidTr="00437E0C">
        <w:tc>
          <w:tcPr>
            <w:tcW w:w="1028" w:type="dxa"/>
            <w:shd w:val="clear" w:color="auto" w:fill="FFFFFF"/>
          </w:tcPr>
          <w:p w14:paraId="2073BEC0"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13697CE8"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50E989C0"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2A5670CE"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5132517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37E4C083" w14:textId="77777777" w:rsidTr="00437E0C">
        <w:tc>
          <w:tcPr>
            <w:tcW w:w="1028" w:type="dxa"/>
            <w:shd w:val="clear" w:color="auto" w:fill="FFFFFF"/>
          </w:tcPr>
          <w:p w14:paraId="3E7F3B9A"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321E501F"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4FF4928C"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74A6E42A" w14:textId="77777777" w:rsidR="001C2B2E" w:rsidRPr="00437E0C" w:rsidRDefault="001C2B2E" w:rsidP="001C2B2E">
            <w:pPr>
              <w:spacing w:before="60" w:after="60"/>
              <w:jc w:val="center"/>
              <w:rPr>
                <w:color w:val="000000"/>
              </w:rPr>
            </w:pPr>
            <w:r w:rsidRPr="00437E0C">
              <w:rPr>
                <w:color w:val="000000"/>
              </w:rPr>
              <w:t>0.5</w:t>
            </w:r>
          </w:p>
        </w:tc>
        <w:tc>
          <w:tcPr>
            <w:tcW w:w="6007" w:type="dxa"/>
            <w:shd w:val="clear" w:color="auto" w:fill="FFFFFF"/>
          </w:tcPr>
          <w:p w14:paraId="418C214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Start 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2F8155B5" w14:textId="77777777" w:rsidTr="00A54875">
        <w:tc>
          <w:tcPr>
            <w:tcW w:w="1028" w:type="dxa"/>
            <w:shd w:val="clear" w:color="auto" w:fill="FF99FF"/>
          </w:tcPr>
          <w:p w14:paraId="5DBA2BC4" w14:textId="77777777" w:rsidR="001C2B2E" w:rsidRDefault="001C2B2E" w:rsidP="001C2B2E">
            <w:pPr>
              <w:spacing w:before="60" w:after="60"/>
            </w:pPr>
            <w:r>
              <w:t>RAN1</w:t>
            </w:r>
          </w:p>
        </w:tc>
        <w:tc>
          <w:tcPr>
            <w:tcW w:w="928" w:type="dxa"/>
            <w:shd w:val="clear" w:color="auto" w:fill="FF99FF"/>
          </w:tcPr>
          <w:p w14:paraId="4A2DF7A9" w14:textId="77777777" w:rsidR="001C2B2E" w:rsidRDefault="001C2B2E" w:rsidP="001C2B2E">
            <w:pPr>
              <w:spacing w:before="60" w:after="60"/>
            </w:pPr>
            <w:r>
              <w:t>#98</w:t>
            </w:r>
          </w:p>
        </w:tc>
        <w:tc>
          <w:tcPr>
            <w:tcW w:w="1122" w:type="dxa"/>
            <w:shd w:val="clear" w:color="auto" w:fill="FF99FF"/>
          </w:tcPr>
          <w:p w14:paraId="6082F917" w14:textId="77777777" w:rsidR="001C2B2E" w:rsidRDefault="001C2B2E" w:rsidP="001C2B2E">
            <w:pPr>
              <w:spacing w:before="60" w:after="60"/>
            </w:pPr>
            <w:r>
              <w:t>August 26-30, 2019</w:t>
            </w:r>
          </w:p>
        </w:tc>
        <w:tc>
          <w:tcPr>
            <w:tcW w:w="720" w:type="dxa"/>
            <w:shd w:val="clear" w:color="auto" w:fill="FF99FF"/>
          </w:tcPr>
          <w:p w14:paraId="1B9ADA5F" w14:textId="77777777" w:rsidR="001C2B2E" w:rsidRDefault="001C2B2E" w:rsidP="001C2B2E">
            <w:pPr>
              <w:spacing w:before="60" w:after="60"/>
              <w:jc w:val="center"/>
            </w:pPr>
            <w:r>
              <w:t>1</w:t>
            </w:r>
          </w:p>
        </w:tc>
        <w:tc>
          <w:tcPr>
            <w:tcW w:w="6007" w:type="dxa"/>
            <w:shd w:val="clear" w:color="auto" w:fill="FF99FF"/>
          </w:tcPr>
          <w:p w14:paraId="1EB84163" w14:textId="77777777" w:rsidR="001C2B2E" w:rsidRDefault="001C2B2E" w:rsidP="001C2B2E">
            <w:pPr>
              <w:pStyle w:val="ListParagraph"/>
              <w:spacing w:before="60" w:after="60"/>
              <w:ind w:left="288" w:hanging="288"/>
              <w:contextualSpacing w:val="0"/>
            </w:pPr>
            <w:r>
              <w:t>- Finalize discussion of stage-2 aspects and start discussion of stage-3 aspects of all five RAN-1-led tasks.</w:t>
            </w:r>
          </w:p>
          <w:p w14:paraId="1DB12266" w14:textId="77777777" w:rsidR="001C2B2E" w:rsidRDefault="001C2B2E" w:rsidP="001C2B2E">
            <w:pPr>
              <w:pStyle w:val="ListParagraph"/>
              <w:spacing w:before="60" w:after="60" w:line="276" w:lineRule="auto"/>
              <w:ind w:left="288" w:hanging="288"/>
            </w:pPr>
          </w:p>
        </w:tc>
      </w:tr>
      <w:tr w:rsidR="001C2B2E" w14:paraId="5EA414DF" w14:textId="77777777" w:rsidTr="00A54875">
        <w:tc>
          <w:tcPr>
            <w:tcW w:w="1028" w:type="dxa"/>
            <w:shd w:val="clear" w:color="auto" w:fill="CCFFFF"/>
          </w:tcPr>
          <w:p w14:paraId="0FC1D281" w14:textId="77777777" w:rsidR="001C2B2E" w:rsidRDefault="001C2B2E" w:rsidP="001C2B2E">
            <w:pPr>
              <w:spacing w:before="60" w:after="60"/>
            </w:pPr>
            <w:r>
              <w:t>RAN2</w:t>
            </w:r>
          </w:p>
        </w:tc>
        <w:tc>
          <w:tcPr>
            <w:tcW w:w="928" w:type="dxa"/>
            <w:shd w:val="clear" w:color="auto" w:fill="CCFFFF"/>
          </w:tcPr>
          <w:p w14:paraId="19B558DC" w14:textId="77777777" w:rsidR="001C2B2E" w:rsidRDefault="001C2B2E" w:rsidP="001C2B2E">
            <w:pPr>
              <w:spacing w:before="60" w:after="60"/>
            </w:pPr>
            <w:r>
              <w:t>#107</w:t>
            </w:r>
          </w:p>
        </w:tc>
        <w:tc>
          <w:tcPr>
            <w:tcW w:w="1122" w:type="dxa"/>
            <w:shd w:val="clear" w:color="auto" w:fill="CCFFFF"/>
          </w:tcPr>
          <w:p w14:paraId="5D1EBA06" w14:textId="77777777" w:rsidR="001C2B2E" w:rsidRDefault="001C2B2E" w:rsidP="001C2B2E">
            <w:pPr>
              <w:spacing w:before="60" w:after="60"/>
            </w:pPr>
            <w:r>
              <w:t>August 26-30, 2019</w:t>
            </w:r>
          </w:p>
        </w:tc>
        <w:tc>
          <w:tcPr>
            <w:tcW w:w="720" w:type="dxa"/>
            <w:shd w:val="clear" w:color="auto" w:fill="CCFFFF"/>
          </w:tcPr>
          <w:p w14:paraId="7ED36AAB" w14:textId="77777777" w:rsidR="001C2B2E" w:rsidRDefault="001C2B2E" w:rsidP="001C2B2E">
            <w:pPr>
              <w:spacing w:before="60" w:after="60"/>
              <w:jc w:val="center"/>
            </w:pPr>
            <w:r>
              <w:t>3</w:t>
            </w:r>
          </w:p>
        </w:tc>
        <w:tc>
          <w:tcPr>
            <w:tcW w:w="6007" w:type="dxa"/>
            <w:shd w:val="clear" w:color="auto" w:fill="CCFFFF"/>
          </w:tcPr>
          <w:p w14:paraId="0FB010F1"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stage-2 aspects</w:t>
            </w:r>
            <w:r w:rsidR="0092024A">
              <w:rPr>
                <w:rFonts w:eastAsia="Times New Roman" w:cs="Times New Roman"/>
                <w:lang w:eastAsia="en-US"/>
              </w:rPr>
              <w:t xml:space="preserve"> with high priority</w:t>
            </w:r>
            <w:r w:rsidR="00912CD4">
              <w:rPr>
                <w:rFonts w:eastAsia="Times New Roman" w:cs="Times New Roman"/>
                <w:lang w:eastAsia="en-US"/>
              </w:rPr>
              <w:t xml:space="preserve">: </w:t>
            </w:r>
          </w:p>
          <w:p w14:paraId="7086B9E6" w14:textId="77777777" w:rsidR="00912CD4" w:rsidRDefault="00912CD4" w:rsidP="001C2B2E">
            <w:pPr>
              <w:pStyle w:val="maintext"/>
              <w:spacing w:line="240" w:lineRule="auto"/>
              <w:ind w:firstLineChars="0" w:firstLine="0"/>
              <w:jc w:val="left"/>
              <w:rPr>
                <w:rFonts w:eastAsia="Times New Roman" w:cs="Times New Roman"/>
                <w:lang w:eastAsia="en-US"/>
              </w:rPr>
            </w:pPr>
          </w:p>
          <w:p w14:paraId="7B96B046" w14:textId="77777777" w:rsidR="00882AE0" w:rsidRDefault="00882AE0" w:rsidP="00882AE0">
            <w:pPr>
              <w:pStyle w:val="ListParagraph"/>
              <w:spacing w:before="60" w:after="60"/>
              <w:ind w:left="288"/>
              <w:contextualSpacing w:val="0"/>
            </w:pPr>
            <w:r w:rsidRPr="009B73A2">
              <w:t xml:space="preserve">1) </w:t>
            </w:r>
            <w:r>
              <w:t>RAN2 aspects of architecture</w:t>
            </w:r>
          </w:p>
          <w:p w14:paraId="5EF57A38" w14:textId="77777777" w:rsidR="00882AE0" w:rsidRDefault="00882AE0" w:rsidP="00882AE0">
            <w:pPr>
              <w:pStyle w:val="ListParagraph"/>
              <w:spacing w:before="60" w:after="60"/>
              <w:ind w:left="576"/>
              <w:contextualSpacing w:val="0"/>
            </w:pPr>
            <w:r>
              <w:t>-  Update CR to 38.300</w:t>
            </w:r>
          </w:p>
          <w:p w14:paraId="0A5E9BE0" w14:textId="77777777" w:rsidR="00912CD4" w:rsidRDefault="00912CD4" w:rsidP="005506D7">
            <w:pPr>
              <w:pStyle w:val="ListParagraph"/>
              <w:spacing w:before="60" w:after="60"/>
              <w:ind w:left="0"/>
              <w:contextualSpacing w:val="0"/>
            </w:pPr>
          </w:p>
          <w:p w14:paraId="6A8E9892" w14:textId="77777777" w:rsidR="00912CD4" w:rsidRDefault="00912CD4" w:rsidP="00912CD4">
            <w:pPr>
              <w:pStyle w:val="ListParagraph"/>
              <w:spacing w:before="60" w:after="60"/>
              <w:ind w:left="576" w:hanging="288"/>
              <w:contextualSpacing w:val="0"/>
            </w:pPr>
            <w:r>
              <w:t xml:space="preserve">2) BAP layer spec </w:t>
            </w:r>
          </w:p>
          <w:p w14:paraId="7B7FFBB7" w14:textId="77777777" w:rsidR="00912CD4" w:rsidRDefault="00912CD4" w:rsidP="00912CD4">
            <w:pPr>
              <w:pStyle w:val="ListParagraph"/>
              <w:spacing w:before="60" w:after="60"/>
              <w:ind w:left="864" w:hanging="288"/>
              <w:contextualSpacing w:val="0"/>
            </w:pPr>
            <w:r>
              <w:t>-  BAP functionality and modelling (email discussion #48)</w:t>
            </w:r>
          </w:p>
          <w:p w14:paraId="77E8A426" w14:textId="77777777" w:rsidR="00912CD4" w:rsidRDefault="00912CD4" w:rsidP="00912CD4">
            <w:pPr>
              <w:pStyle w:val="ListParagraph"/>
              <w:spacing w:before="60" w:after="60"/>
              <w:ind w:left="864" w:hanging="288"/>
              <w:contextualSpacing w:val="0"/>
            </w:pPr>
            <w:r>
              <w:t>-  BAP bearer mapping (email discussion #47)</w:t>
            </w:r>
          </w:p>
          <w:p w14:paraId="32EE2BA2" w14:textId="77777777" w:rsidR="00912CD4" w:rsidRDefault="00912CD4" w:rsidP="00912CD4">
            <w:pPr>
              <w:pStyle w:val="ListParagraph"/>
              <w:spacing w:before="60" w:after="60"/>
              <w:ind w:left="864" w:hanging="288"/>
              <w:contextualSpacing w:val="0"/>
            </w:pPr>
          </w:p>
          <w:p w14:paraId="760CB9FE"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614844C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BAP layer</w:t>
            </w:r>
          </w:p>
          <w:p w14:paraId="2C844C4F"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Configuration protocols</w:t>
            </w:r>
          </w:p>
          <w:p w14:paraId="6A703263"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6D49E8F0" w14:textId="77777777" w:rsidR="001F1CFE" w:rsidRDefault="001F1CFE" w:rsidP="005506D7">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w:t>
            </w:r>
            <w:ins w:id="1" w:author="Georg Hampel - 1" w:date="2019-09-25T16:14:00Z">
              <w:r w:rsidR="00A52986">
                <w:rPr>
                  <w:rFonts w:eastAsia="Times New Roman" w:cs="Times New Roman"/>
                  <w:lang w:eastAsia="en-US"/>
                </w:rPr>
                <w:t>d</w:t>
              </w:r>
            </w:ins>
            <w:r>
              <w:rPr>
                <w:rFonts w:eastAsia="Times New Roman" w:cs="Times New Roman"/>
                <w:lang w:eastAsia="en-US"/>
              </w:rPr>
              <w:t xml:space="preserve"> discussion of stage-2 aspects</w:t>
            </w:r>
            <w:r w:rsidR="00AB5A5A">
              <w:rPr>
                <w:rFonts w:eastAsia="Times New Roman" w:cs="Times New Roman"/>
                <w:lang w:eastAsia="en-US"/>
              </w:rPr>
              <w:t>,</w:t>
            </w:r>
            <w:r>
              <w:rPr>
                <w:rFonts w:eastAsia="Times New Roman" w:cs="Times New Roman"/>
                <w:lang w:eastAsia="en-US"/>
              </w:rPr>
              <w:t xml:space="preserve"> time permitting:</w:t>
            </w:r>
          </w:p>
          <w:p w14:paraId="477A2B62" w14:textId="77777777" w:rsidR="001F1CFE" w:rsidRDefault="001F1CFE" w:rsidP="00912CD4">
            <w:pPr>
              <w:pStyle w:val="maintext"/>
              <w:spacing w:line="240" w:lineRule="auto"/>
              <w:ind w:left="864" w:firstLineChars="0" w:hanging="288"/>
              <w:jc w:val="left"/>
              <w:rPr>
                <w:rFonts w:eastAsia="Times New Roman" w:cs="Times New Roman"/>
                <w:lang w:eastAsia="en-US"/>
              </w:rPr>
            </w:pPr>
          </w:p>
          <w:p w14:paraId="34DF3388" w14:textId="77777777" w:rsidR="00912CD4" w:rsidRDefault="00912CD4" w:rsidP="00912CD4">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Parent node change, multi-connectivity, B</w:t>
            </w:r>
            <w:r w:rsidRPr="004477E7">
              <w:rPr>
                <w:rFonts w:eastAsia="Times New Roman" w:cs="Times New Roman"/>
                <w:lang w:eastAsia="en-US"/>
              </w:rPr>
              <w:t>H RLF handling</w:t>
            </w:r>
          </w:p>
          <w:p w14:paraId="71C8B594" w14:textId="77777777" w:rsidR="00912CD4" w:rsidDel="0043393F" w:rsidRDefault="00912CD4" w:rsidP="00912CD4">
            <w:pPr>
              <w:pStyle w:val="maintext"/>
              <w:spacing w:line="240" w:lineRule="auto"/>
              <w:ind w:left="864" w:firstLineChars="0" w:hanging="288"/>
              <w:jc w:val="left"/>
              <w:rPr>
                <w:del w:id="2" w:author="Georg Hampel - 1" w:date="2019-09-25T16:14:00Z"/>
                <w:rFonts w:eastAsia="Times New Roman" w:cs="Times New Roman"/>
                <w:lang w:eastAsia="en-US"/>
              </w:rPr>
            </w:pPr>
            <w:del w:id="3" w:author="Georg Hampel - 1" w:date="2019-09-25T16:14:00Z">
              <w:r w:rsidDel="00A52986">
                <w:rPr>
                  <w:rFonts w:eastAsia="Times New Roman" w:cs="Times New Roman"/>
                  <w:lang w:eastAsia="en-US"/>
                </w:rPr>
                <w:delText>-  BH RLF-related signalling, Expected IAB-node behaviour (email discussion #43)</w:delText>
              </w:r>
            </w:del>
          </w:p>
          <w:p w14:paraId="3BEAF26A" w14:textId="77777777" w:rsidR="0043393F" w:rsidRDefault="0043393F" w:rsidP="00912CD4">
            <w:pPr>
              <w:pStyle w:val="maintext"/>
              <w:spacing w:line="240" w:lineRule="auto"/>
              <w:ind w:left="864" w:firstLineChars="0" w:hanging="288"/>
              <w:jc w:val="left"/>
              <w:rPr>
                <w:ins w:id="4" w:author="Georg Hampel - 1" w:date="2019-09-25T16:27:00Z"/>
                <w:rFonts w:eastAsia="Times New Roman" w:cs="Times New Roman"/>
                <w:lang w:eastAsia="en-US"/>
              </w:rPr>
            </w:pPr>
            <w:ins w:id="5" w:author="Georg Hampel - 1" w:date="2019-09-25T16:27:00Z">
              <w:r>
                <w:rPr>
                  <w:rFonts w:eastAsia="Times New Roman" w:cs="Times New Roman"/>
                  <w:lang w:eastAsia="en-US"/>
                </w:rPr>
                <w:t>- Discussion of F1-AP transport over LTE RRC for IAB-nodes using EN-DC</w:t>
              </w:r>
            </w:ins>
          </w:p>
          <w:p w14:paraId="3F62ABE4" w14:textId="77777777" w:rsidR="00912CD4" w:rsidRPr="004477E7" w:rsidRDefault="00912CD4" w:rsidP="00912CD4">
            <w:pPr>
              <w:pStyle w:val="maintext"/>
              <w:spacing w:line="240" w:lineRule="auto"/>
              <w:ind w:left="864" w:firstLineChars="0" w:hanging="288"/>
              <w:jc w:val="left"/>
              <w:rPr>
                <w:rFonts w:eastAsia="Times New Roman" w:cs="Times New Roman"/>
                <w:lang w:eastAsia="en-US"/>
              </w:rPr>
            </w:pPr>
          </w:p>
          <w:p w14:paraId="47692C6F"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Pr="004477E7">
              <w:rPr>
                <w:rFonts w:eastAsia="Times New Roman" w:cs="Times New Roman"/>
                <w:lang w:eastAsia="en-US"/>
              </w:rPr>
              <w:t xml:space="preserve">) </w:t>
            </w:r>
            <w:r>
              <w:rPr>
                <w:rFonts w:eastAsia="Times New Roman" w:cs="Times New Roman"/>
                <w:lang w:eastAsia="en-US"/>
              </w:rPr>
              <w:tab/>
            </w:r>
            <w:r w:rsidRPr="004477E7">
              <w:rPr>
                <w:rFonts w:eastAsia="Times New Roman" w:cs="Times New Roman"/>
                <w:lang w:eastAsia="en-US"/>
              </w:rPr>
              <w:t>Flow control mechanism to handle congestion</w:t>
            </w:r>
            <w:r>
              <w:rPr>
                <w:rFonts w:eastAsia="Times New Roman" w:cs="Times New Roman"/>
                <w:lang w:eastAsia="en-US"/>
              </w:rPr>
              <w:t xml:space="preserve"> (email discussion #44)</w:t>
            </w:r>
          </w:p>
          <w:p w14:paraId="28DA79AA"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E2E flow control for upstream traffic</w:t>
            </w:r>
          </w:p>
          <w:p w14:paraId="607A3257"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proofErr w:type="spellStart"/>
            <w:r>
              <w:rPr>
                <w:rFonts w:eastAsia="Times New Roman" w:cs="Times New Roman"/>
                <w:lang w:eastAsia="en-US"/>
              </w:rPr>
              <w:t>HbH</w:t>
            </w:r>
            <w:proofErr w:type="spellEnd"/>
            <w:r>
              <w:rPr>
                <w:rFonts w:eastAsia="Times New Roman" w:cs="Times New Roman"/>
                <w:lang w:eastAsia="en-US"/>
              </w:rPr>
              <w:t xml:space="preserve"> flow control for downstream traffic</w:t>
            </w:r>
          </w:p>
          <w:p w14:paraId="4AEA2DAA"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14E6A87B"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#46)</w:t>
            </w:r>
          </w:p>
          <w:p w14:paraId="6FDA225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Detailed proposals </w:t>
            </w:r>
          </w:p>
          <w:p w14:paraId="1E654605" w14:textId="77777777" w:rsidR="0092024A" w:rsidRDefault="0092024A" w:rsidP="00912CD4">
            <w:pPr>
              <w:pStyle w:val="maintext"/>
              <w:spacing w:line="240" w:lineRule="auto"/>
              <w:ind w:left="864" w:firstLineChars="0" w:hanging="288"/>
              <w:jc w:val="left"/>
              <w:rPr>
                <w:rFonts w:eastAsia="Times New Roman" w:cs="Times New Roman"/>
                <w:lang w:eastAsia="en-US"/>
              </w:rPr>
            </w:pPr>
          </w:p>
          <w:p w14:paraId="2E3BE796" w14:textId="77777777" w:rsidR="00912CD4" w:rsidDel="00A52986" w:rsidRDefault="00912CD4" w:rsidP="00912CD4">
            <w:pPr>
              <w:pStyle w:val="maintext"/>
              <w:spacing w:line="240" w:lineRule="auto"/>
              <w:ind w:left="576" w:firstLineChars="0" w:hanging="288"/>
              <w:jc w:val="left"/>
              <w:rPr>
                <w:del w:id="6" w:author="Georg Hampel - 1" w:date="2019-09-25T16:14:00Z"/>
                <w:rFonts w:eastAsia="Times New Roman" w:cs="Times New Roman"/>
                <w:lang w:eastAsia="en-US"/>
              </w:rPr>
            </w:pPr>
            <w:del w:id="7" w:author="Georg Hampel - 1" w:date="2019-09-25T16:14:00Z">
              <w:r w:rsidDel="00A52986">
                <w:rPr>
                  <w:rFonts w:eastAsia="Times New Roman" w:cs="Times New Roman"/>
                  <w:lang w:eastAsia="en-US"/>
                </w:rPr>
                <w:delText>7)  QoS and radio-aware scheduling</w:delText>
              </w:r>
            </w:del>
          </w:p>
          <w:p w14:paraId="4B30410E" w14:textId="77777777" w:rsidR="00912CD4" w:rsidDel="00A52986" w:rsidRDefault="00912CD4" w:rsidP="00912CD4">
            <w:pPr>
              <w:pStyle w:val="maintext"/>
              <w:spacing w:line="240" w:lineRule="auto"/>
              <w:ind w:left="864" w:firstLineChars="0" w:hanging="288"/>
              <w:jc w:val="left"/>
              <w:rPr>
                <w:del w:id="8" w:author="Georg Hampel - 1" w:date="2019-09-25T16:14:00Z"/>
                <w:rFonts w:eastAsia="Times New Roman" w:cs="Times New Roman"/>
                <w:lang w:eastAsia="en-US"/>
              </w:rPr>
            </w:pPr>
            <w:del w:id="9" w:author="Georg Hampel - 1" w:date="2019-09-25T16:14:00Z">
              <w:r w:rsidDel="00A52986">
                <w:rPr>
                  <w:rFonts w:eastAsia="Times New Roman" w:cs="Times New Roman"/>
                  <w:lang w:eastAsia="en-US"/>
                </w:rPr>
                <w:delText xml:space="preserve">-  Detailed proposals </w:delText>
              </w:r>
            </w:del>
          </w:p>
          <w:p w14:paraId="153C8E94"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4F368B19" w14:textId="77777777" w:rsidR="00912CD4" w:rsidRDefault="00912CD4" w:rsidP="00912CD4">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7A8314EC"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MT-specific transport aspects</w:t>
            </w:r>
          </w:p>
          <w:p w14:paraId="11C68F95"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Lossless multi-hop RLC</w:t>
            </w:r>
            <w:r w:rsidR="0092024A">
              <w:rPr>
                <w:rFonts w:eastAsia="Times New Roman" w:cs="Times New Roman"/>
                <w:lang w:eastAsia="en-US"/>
              </w:rPr>
              <w:t xml:space="preserve"> (email discussion #45)</w:t>
            </w:r>
          </w:p>
          <w:p w14:paraId="097F05B3" w14:textId="77777777" w:rsidR="00912CD4" w:rsidDel="00A52986" w:rsidRDefault="00912CD4" w:rsidP="00912CD4">
            <w:pPr>
              <w:pStyle w:val="maintext"/>
              <w:spacing w:line="240" w:lineRule="auto"/>
              <w:ind w:left="864" w:firstLineChars="0" w:hanging="288"/>
              <w:jc w:val="left"/>
              <w:rPr>
                <w:del w:id="10" w:author="Georg Hampel - 1" w:date="2019-09-25T16:15:00Z"/>
                <w:rFonts w:eastAsia="Times New Roman" w:cs="Times New Roman"/>
                <w:lang w:eastAsia="en-US"/>
              </w:rPr>
            </w:pPr>
            <w:del w:id="11" w:author="Georg Hampel - 1" w:date="2019-09-25T16:15:00Z">
              <w:r w:rsidDel="00A52986">
                <w:rPr>
                  <w:rFonts w:eastAsia="Times New Roman" w:cs="Times New Roman"/>
                  <w:lang w:eastAsia="en-US"/>
                </w:rPr>
                <w:delText>-  PHY-layer configuration</w:delText>
              </w:r>
            </w:del>
          </w:p>
          <w:p w14:paraId="690A4AD7" w14:textId="77777777" w:rsidR="00912CD4" w:rsidDel="00A52986" w:rsidRDefault="00912CD4" w:rsidP="00912CD4">
            <w:pPr>
              <w:pStyle w:val="maintext"/>
              <w:spacing w:line="240" w:lineRule="auto"/>
              <w:ind w:left="864" w:firstLineChars="0" w:hanging="288"/>
              <w:jc w:val="left"/>
              <w:rPr>
                <w:del w:id="12" w:author="Georg Hampel - 1" w:date="2019-09-25T16:15:00Z"/>
                <w:rFonts w:eastAsia="Times New Roman" w:cs="Times New Roman"/>
                <w:lang w:eastAsia="en-US"/>
              </w:rPr>
            </w:pPr>
            <w:del w:id="13" w:author="Georg Hampel - 1" w:date="2019-09-25T16:15:00Z">
              <w:r w:rsidDel="00A52986">
                <w:rPr>
                  <w:rFonts w:eastAsia="Times New Roman" w:cs="Times New Roman"/>
                  <w:lang w:eastAsia="en-US"/>
                </w:rPr>
                <w:delText>-  Access control for IAB-nodes</w:delText>
              </w:r>
            </w:del>
          </w:p>
          <w:p w14:paraId="4AE5F764" w14:textId="77777777" w:rsidR="00912CD4" w:rsidDel="00A52986" w:rsidRDefault="00912CD4" w:rsidP="00912CD4">
            <w:pPr>
              <w:pStyle w:val="maintext"/>
              <w:spacing w:line="240" w:lineRule="auto"/>
              <w:ind w:left="864" w:firstLineChars="0" w:hanging="288"/>
              <w:jc w:val="left"/>
              <w:rPr>
                <w:del w:id="14" w:author="Georg Hampel - 1" w:date="2019-09-25T16:15:00Z"/>
                <w:rFonts w:eastAsia="Times New Roman" w:cs="Times New Roman"/>
                <w:lang w:eastAsia="en-US"/>
              </w:rPr>
            </w:pPr>
            <w:del w:id="15" w:author="Georg Hampel - 1" w:date="2019-09-25T16:15:00Z">
              <w:r w:rsidDel="00A52986">
                <w:rPr>
                  <w:rFonts w:eastAsia="Times New Roman" w:cs="Times New Roman"/>
                  <w:lang w:eastAsia="en-US"/>
                </w:rPr>
                <w:delText>-  Others</w:delText>
              </w:r>
            </w:del>
          </w:p>
          <w:p w14:paraId="735096A2" w14:textId="77777777" w:rsidR="00912CD4" w:rsidRDefault="00912CD4" w:rsidP="00912CD4">
            <w:pPr>
              <w:pStyle w:val="maintext"/>
              <w:spacing w:line="240" w:lineRule="auto"/>
              <w:ind w:left="288" w:firstLineChars="0" w:firstLine="0"/>
              <w:jc w:val="left"/>
              <w:rPr>
                <w:rFonts w:eastAsia="Times New Roman" w:cs="Times New Roman"/>
                <w:lang w:eastAsia="en-US"/>
              </w:rPr>
            </w:pPr>
          </w:p>
          <w:p w14:paraId="75AFC6D9" w14:textId="77777777" w:rsidR="00912CD4" w:rsidDel="00A52986" w:rsidRDefault="00912CD4" w:rsidP="00912CD4">
            <w:pPr>
              <w:pStyle w:val="maintext"/>
              <w:spacing w:line="240" w:lineRule="auto"/>
              <w:ind w:left="288" w:firstLineChars="0" w:hanging="288"/>
              <w:jc w:val="left"/>
              <w:rPr>
                <w:del w:id="16" w:author="Georg Hampel - 1" w:date="2019-09-25T16:15:00Z"/>
                <w:rFonts w:eastAsia="Times New Roman" w:cs="Times New Roman"/>
                <w:lang w:eastAsia="en-US"/>
              </w:rPr>
            </w:pPr>
            <w:del w:id="17" w:author="Georg Hampel - 1" w:date="2019-09-25T16:15:00Z">
              <w:r w:rsidDel="00A52986">
                <w:rPr>
                  <w:rFonts w:eastAsia="Times New Roman" w:cs="Times New Roman"/>
                  <w:lang w:eastAsia="en-US"/>
                </w:rPr>
                <w:delText xml:space="preserve">- </w:delText>
              </w:r>
              <w:r w:rsidR="001F1CFE" w:rsidDel="00A52986">
                <w:rPr>
                  <w:rFonts w:eastAsia="Times New Roman" w:cs="Times New Roman"/>
                  <w:lang w:eastAsia="en-US"/>
                </w:rPr>
                <w:delText>Include</w:delText>
              </w:r>
              <w:r w:rsidDel="00A52986">
                <w:rPr>
                  <w:rFonts w:eastAsia="Times New Roman" w:cs="Times New Roman"/>
                  <w:lang w:eastAsia="en-US"/>
                </w:rPr>
                <w:delText xml:space="preserve"> stage-3 aspects</w:delText>
              </w:r>
              <w:r w:rsidR="001F1CFE" w:rsidDel="00A52986">
                <w:rPr>
                  <w:rFonts w:eastAsia="Times New Roman" w:cs="Times New Roman"/>
                  <w:lang w:eastAsia="en-US"/>
                </w:rPr>
                <w:delText>, time permitting</w:delText>
              </w:r>
            </w:del>
          </w:p>
          <w:p w14:paraId="736C78BA" w14:textId="77777777" w:rsidR="00912CD4" w:rsidDel="00A52986" w:rsidRDefault="00912CD4" w:rsidP="00912CD4">
            <w:pPr>
              <w:pStyle w:val="maintext"/>
              <w:spacing w:line="240" w:lineRule="auto"/>
              <w:ind w:left="288" w:firstLineChars="0" w:hanging="288"/>
              <w:jc w:val="left"/>
              <w:rPr>
                <w:del w:id="18" w:author="Georg Hampel - 1" w:date="2019-09-25T16:15:00Z"/>
                <w:rFonts w:eastAsia="Times New Roman" w:cs="Times New Roman"/>
                <w:lang w:eastAsia="en-US"/>
              </w:rPr>
            </w:pPr>
          </w:p>
          <w:p w14:paraId="23606831" w14:textId="77777777" w:rsidR="00912CD4" w:rsidDel="00A52986" w:rsidRDefault="00912CD4" w:rsidP="00912CD4">
            <w:pPr>
              <w:pStyle w:val="maintext"/>
              <w:spacing w:line="240" w:lineRule="auto"/>
              <w:ind w:left="288" w:firstLineChars="0" w:firstLine="0"/>
              <w:jc w:val="left"/>
              <w:rPr>
                <w:del w:id="19" w:author="Georg Hampel - 1" w:date="2019-09-25T16:15:00Z"/>
                <w:rFonts w:eastAsia="Times New Roman" w:cs="Times New Roman"/>
                <w:lang w:eastAsia="en-US"/>
              </w:rPr>
            </w:pPr>
            <w:del w:id="20" w:author="Georg Hampel - 1" w:date="2019-09-25T16:15:00Z">
              <w:r w:rsidDel="00A52986">
                <w:rPr>
                  <w:rFonts w:eastAsia="Times New Roman" w:cs="Times New Roman"/>
                  <w:lang w:eastAsia="en-US"/>
                </w:rPr>
                <w:delText>8</w:delText>
              </w:r>
              <w:r w:rsidRPr="004477E7" w:rsidDel="00A52986">
                <w:rPr>
                  <w:rFonts w:eastAsia="Times New Roman" w:cs="Times New Roman"/>
                  <w:lang w:eastAsia="en-US"/>
                </w:rPr>
                <w:delText xml:space="preserve">) </w:delText>
              </w:r>
              <w:r w:rsidDel="00A52986">
                <w:rPr>
                  <w:rFonts w:eastAsia="Times New Roman" w:cs="Times New Roman"/>
                  <w:lang w:eastAsia="en-US"/>
                </w:rPr>
                <w:delText xml:space="preserve">  </w:delText>
              </w:r>
              <w:r w:rsidRPr="004477E7" w:rsidDel="00A52986">
                <w:rPr>
                  <w:rFonts w:eastAsia="Times New Roman" w:cs="Times New Roman"/>
                  <w:lang w:eastAsia="en-US"/>
                </w:rPr>
                <w:delText>Extension of LCID space and potentially LCG space</w:delText>
              </w:r>
            </w:del>
          </w:p>
          <w:p w14:paraId="4489D394" w14:textId="77777777" w:rsidR="00912CD4" w:rsidRDefault="00912CD4" w:rsidP="001C2B2E">
            <w:pPr>
              <w:pStyle w:val="maintext"/>
              <w:spacing w:line="240" w:lineRule="auto"/>
              <w:ind w:firstLineChars="0" w:firstLine="0"/>
              <w:jc w:val="left"/>
              <w:rPr>
                <w:rFonts w:eastAsia="Times New Roman" w:cs="Times New Roman"/>
                <w:lang w:eastAsia="en-US"/>
              </w:rPr>
            </w:pPr>
          </w:p>
          <w:p w14:paraId="76869BF2" w14:textId="77777777" w:rsidR="001C2B2E" w:rsidRDefault="001C2B2E" w:rsidP="001C2B2E">
            <w:pPr>
              <w:pStyle w:val="maintext"/>
              <w:spacing w:line="240" w:lineRule="auto"/>
              <w:ind w:firstLineChars="0" w:firstLine="0"/>
              <w:jc w:val="left"/>
              <w:rPr>
                <w:rFonts w:eastAsia="Times New Roman" w:cs="Times New Roman"/>
                <w:lang w:eastAsia="en-US"/>
              </w:rPr>
            </w:pPr>
          </w:p>
          <w:p w14:paraId="2519822F" w14:textId="77777777" w:rsidR="001C2B2E" w:rsidRPr="00BA3913" w:rsidRDefault="001C2B2E" w:rsidP="005506D7">
            <w:pPr>
              <w:pStyle w:val="maintext"/>
              <w:spacing w:line="240" w:lineRule="auto"/>
              <w:ind w:firstLineChars="0" w:firstLine="0"/>
              <w:jc w:val="left"/>
              <w:rPr>
                <w:rFonts w:eastAsia="Times New Roman" w:cs="Times New Roman"/>
                <w:lang w:eastAsia="en-US"/>
              </w:rPr>
            </w:pPr>
          </w:p>
        </w:tc>
      </w:tr>
      <w:tr w:rsidR="001C2B2E" w14:paraId="20F394B3" w14:textId="77777777" w:rsidTr="00A54875">
        <w:tc>
          <w:tcPr>
            <w:tcW w:w="1028" w:type="dxa"/>
            <w:shd w:val="clear" w:color="auto" w:fill="FFD966"/>
          </w:tcPr>
          <w:p w14:paraId="57C19A02" w14:textId="77777777" w:rsidR="001C2B2E" w:rsidRDefault="001C2B2E" w:rsidP="001C2B2E">
            <w:pPr>
              <w:spacing w:before="60" w:after="60"/>
            </w:pPr>
            <w:r>
              <w:t>RAN3</w:t>
            </w:r>
          </w:p>
        </w:tc>
        <w:tc>
          <w:tcPr>
            <w:tcW w:w="928" w:type="dxa"/>
            <w:shd w:val="clear" w:color="auto" w:fill="FFD966"/>
          </w:tcPr>
          <w:p w14:paraId="393E2741" w14:textId="77777777" w:rsidR="001C2B2E" w:rsidRDefault="001C2B2E" w:rsidP="001C2B2E">
            <w:pPr>
              <w:spacing w:before="60" w:after="60"/>
            </w:pPr>
            <w:r>
              <w:t>#105</w:t>
            </w:r>
          </w:p>
        </w:tc>
        <w:tc>
          <w:tcPr>
            <w:tcW w:w="1122" w:type="dxa"/>
            <w:shd w:val="clear" w:color="auto" w:fill="FFD966"/>
          </w:tcPr>
          <w:p w14:paraId="2074AB01" w14:textId="77777777" w:rsidR="001C2B2E" w:rsidRDefault="001C2B2E" w:rsidP="001C2B2E">
            <w:pPr>
              <w:spacing w:before="60" w:after="60"/>
            </w:pPr>
            <w:r>
              <w:t>August 26-30, 2019</w:t>
            </w:r>
          </w:p>
        </w:tc>
        <w:tc>
          <w:tcPr>
            <w:tcW w:w="720" w:type="dxa"/>
            <w:shd w:val="clear" w:color="auto" w:fill="FFD966"/>
          </w:tcPr>
          <w:p w14:paraId="36D0F64B" w14:textId="77777777" w:rsidR="001C2B2E" w:rsidRDefault="001C2B2E" w:rsidP="001C2B2E">
            <w:pPr>
              <w:spacing w:before="60" w:after="60"/>
              <w:jc w:val="center"/>
            </w:pPr>
            <w:r>
              <w:t>1</w:t>
            </w:r>
          </w:p>
        </w:tc>
        <w:tc>
          <w:tcPr>
            <w:tcW w:w="6007" w:type="dxa"/>
            <w:shd w:val="clear" w:color="auto" w:fill="FFD966"/>
          </w:tcPr>
          <w:p w14:paraId="0985662E" w14:textId="77777777" w:rsidR="001C2B2E" w:rsidRDefault="001C2B2E" w:rsidP="001C2B2E">
            <w:pPr>
              <w:pStyle w:val="ListParagraph"/>
              <w:spacing w:before="60" w:after="60"/>
              <w:ind w:left="288" w:hanging="288"/>
              <w:contextualSpacing w:val="0"/>
            </w:pPr>
            <w:r>
              <w:t>- Continue discussion of stage-2 aspects</w:t>
            </w:r>
          </w:p>
          <w:p w14:paraId="5DAD9866" w14:textId="77777777" w:rsidR="001C2B2E" w:rsidRDefault="001C2B2E" w:rsidP="001C2B2E">
            <w:pPr>
              <w:pStyle w:val="maintext"/>
              <w:spacing w:line="240" w:lineRule="auto"/>
              <w:ind w:firstLineChars="0" w:firstLine="0"/>
              <w:jc w:val="left"/>
              <w:rPr>
                <w:rFonts w:eastAsia="Times New Roman" w:cs="Times New Roman"/>
                <w:lang w:eastAsia="en-US"/>
              </w:rPr>
            </w:pPr>
          </w:p>
          <w:p w14:paraId="67BC68E7" w14:textId="77777777" w:rsidR="0022589F" w:rsidRDefault="0022589F" w:rsidP="0022589F">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42115CAE" w14:textId="77777777" w:rsidR="0022589F" w:rsidRDefault="0022589F" w:rsidP="0022589F">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p>
          <w:p w14:paraId="2F1D553B" w14:textId="77777777" w:rsidR="0022589F" w:rsidRDefault="0022589F" w:rsidP="0022589F">
            <w:pPr>
              <w:pStyle w:val="maintext"/>
              <w:spacing w:line="240" w:lineRule="auto"/>
              <w:ind w:left="864" w:firstLineChars="0" w:hanging="288"/>
              <w:jc w:val="left"/>
              <w:rPr>
                <w:rFonts w:eastAsia="Times New Roman" w:cs="Times New Roman"/>
                <w:lang w:eastAsia="en-US"/>
              </w:rPr>
            </w:pPr>
          </w:p>
          <w:p w14:paraId="135B7FFE" w14:textId="77777777" w:rsidR="0022589F" w:rsidRPr="006465F3" w:rsidRDefault="0022589F" w:rsidP="0022589F">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3849F8A8" w14:textId="77777777" w:rsidR="0022589F" w:rsidRDefault="0022589F" w:rsidP="005506D7">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Finalize working assumption for</w:t>
            </w:r>
            <w:r>
              <w:rPr>
                <w:rFonts w:eastAsia="Times New Roman" w:cs="Times New Roman"/>
                <w:lang w:eastAsia="en-US"/>
              </w:rPr>
              <w:t xml:space="preserve"> parent-node selection</w:t>
            </w:r>
          </w:p>
          <w:p w14:paraId="08D52684" w14:textId="77777777" w:rsidR="0022589F" w:rsidRDefault="0022589F" w:rsidP="0022589F">
            <w:pPr>
              <w:pStyle w:val="maintext"/>
              <w:spacing w:line="240" w:lineRule="auto"/>
              <w:ind w:left="576" w:firstLineChars="0" w:firstLine="0"/>
              <w:jc w:val="left"/>
              <w:rPr>
                <w:ins w:id="21" w:author="Georg Hampel - 1" w:date="2019-09-25T16:47:00Z"/>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 xml:space="preserve">Finalize </w:t>
            </w:r>
            <w:r>
              <w:rPr>
                <w:rFonts w:eastAsia="Times New Roman" w:cs="Times New Roman"/>
                <w:lang w:eastAsia="en-US"/>
              </w:rPr>
              <w:t>discussion on IAB-node indication to core network</w:t>
            </w:r>
          </w:p>
          <w:p w14:paraId="7433557D" w14:textId="77777777" w:rsidR="00974B05" w:rsidRPr="006465F3" w:rsidRDefault="00974B05" w:rsidP="0022589F">
            <w:pPr>
              <w:pStyle w:val="maintext"/>
              <w:spacing w:line="240" w:lineRule="auto"/>
              <w:ind w:left="576" w:firstLineChars="0" w:firstLine="0"/>
              <w:jc w:val="left"/>
              <w:rPr>
                <w:rFonts w:eastAsia="Times New Roman" w:cs="Times New Roman"/>
                <w:lang w:eastAsia="en-US"/>
              </w:rPr>
            </w:pPr>
            <w:ins w:id="22" w:author="Georg Hampel - 1" w:date="2019-09-25T16:47:00Z">
              <w:r>
                <w:rPr>
                  <w:rFonts w:eastAsia="Times New Roman" w:cs="Times New Roman"/>
                  <w:lang w:eastAsia="en-US"/>
                </w:rPr>
                <w:t>-   Fin</w:t>
              </w:r>
            </w:ins>
            <w:ins w:id="23" w:author="Georg Hampel - 1" w:date="2019-09-25T16:48:00Z">
              <w:r>
                <w:rPr>
                  <w:rFonts w:eastAsia="Times New Roman" w:cs="Times New Roman"/>
                  <w:lang w:eastAsia="en-US"/>
                </w:rPr>
                <w:t>alized OAM aspects</w:t>
              </w:r>
            </w:ins>
          </w:p>
          <w:p w14:paraId="70639DCF" w14:textId="77777777" w:rsidR="0022589F" w:rsidDel="00271E30" w:rsidRDefault="0022589F" w:rsidP="0022589F">
            <w:pPr>
              <w:pStyle w:val="maintext"/>
              <w:spacing w:line="240" w:lineRule="auto"/>
              <w:ind w:left="288" w:firstLineChars="0" w:firstLine="284"/>
              <w:jc w:val="left"/>
              <w:rPr>
                <w:del w:id="24" w:author="Georg Hampel - 1" w:date="2019-09-25T16:38:00Z"/>
                <w:rFonts w:eastAsia="Times New Roman" w:cs="Times New Roman"/>
                <w:lang w:eastAsia="en-US"/>
              </w:rPr>
            </w:pPr>
            <w:del w:id="25" w:author="Georg Hampel - 1" w:date="2019-09-25T16:38:00Z">
              <w:r w:rsidDel="00271E30">
                <w:rPr>
                  <w:rFonts w:eastAsia="Times New Roman" w:cs="Times New Roman"/>
                  <w:lang w:eastAsia="en-US"/>
                </w:rPr>
                <w:delText xml:space="preserve">-    </w:delText>
              </w:r>
              <w:r w:rsidR="00463569" w:rsidDel="00271E30">
                <w:rPr>
                  <w:rFonts w:eastAsia="Times New Roman" w:cs="Times New Roman"/>
                  <w:lang w:eastAsia="en-US"/>
                </w:rPr>
                <w:delText>Finalize discussion on</w:delText>
              </w:r>
              <w:r w:rsidDel="00271E30">
                <w:rPr>
                  <w:rFonts w:eastAsia="Times New Roman" w:cs="Times New Roman"/>
                  <w:lang w:eastAsia="en-US"/>
                </w:rPr>
                <w:delText xml:space="preserve"> topology discovery</w:delText>
              </w:r>
            </w:del>
          </w:p>
          <w:p w14:paraId="38AA02B7" w14:textId="77777777" w:rsidR="0022589F" w:rsidDel="00271E30" w:rsidRDefault="0022589F" w:rsidP="00463569">
            <w:pPr>
              <w:pStyle w:val="maintext"/>
              <w:spacing w:line="240" w:lineRule="auto"/>
              <w:ind w:left="288" w:firstLineChars="0" w:firstLine="284"/>
              <w:jc w:val="left"/>
              <w:rPr>
                <w:del w:id="26" w:author="Georg Hampel - 1" w:date="2019-09-25T16:38:00Z"/>
                <w:rFonts w:eastAsia="Times New Roman" w:cs="Times New Roman"/>
                <w:lang w:eastAsia="en-US"/>
              </w:rPr>
            </w:pPr>
            <w:del w:id="27" w:author="Georg Hampel - 1" w:date="2019-09-25T16:38:00Z">
              <w:r w:rsidDel="00271E30">
                <w:rPr>
                  <w:rFonts w:eastAsia="Times New Roman" w:cs="Times New Roman"/>
                  <w:lang w:eastAsia="en-US"/>
                </w:rPr>
                <w:delText>-</w:delText>
              </w:r>
              <w:r w:rsidRPr="006465F3" w:rsidDel="00271E30">
                <w:rPr>
                  <w:rFonts w:eastAsia="Times New Roman" w:cs="Times New Roman"/>
                  <w:lang w:eastAsia="en-US"/>
                </w:rPr>
                <w:delText xml:space="preserve"> </w:delText>
              </w:r>
              <w:r w:rsidDel="00271E30">
                <w:rPr>
                  <w:rFonts w:eastAsia="Times New Roman" w:cs="Times New Roman"/>
                  <w:lang w:eastAsia="en-US"/>
                </w:rPr>
                <w:delText xml:space="preserve">   </w:delText>
              </w:r>
              <w:r w:rsidR="00463569" w:rsidDel="00271E30">
                <w:rPr>
                  <w:rFonts w:eastAsia="Times New Roman" w:cs="Times New Roman"/>
                  <w:lang w:eastAsia="en-US"/>
                </w:rPr>
                <w:delText>Discuss e</w:delText>
              </w:r>
              <w:r w:rsidRPr="006465F3" w:rsidDel="00271E30">
                <w:rPr>
                  <w:rFonts w:eastAsia="Times New Roman" w:cs="Times New Roman"/>
                  <w:lang w:eastAsia="en-US"/>
                </w:rPr>
                <w:delText>nhancements to E-UTRAN for IAB-node in NSA</w:delText>
              </w:r>
            </w:del>
          </w:p>
          <w:p w14:paraId="6D36EB56" w14:textId="77777777" w:rsidR="0022589F" w:rsidRDefault="0022589F" w:rsidP="0022589F">
            <w:pPr>
              <w:pStyle w:val="maintext"/>
              <w:spacing w:line="240" w:lineRule="auto"/>
              <w:ind w:left="288" w:firstLineChars="0" w:firstLine="0"/>
              <w:jc w:val="left"/>
              <w:rPr>
                <w:rFonts w:eastAsia="Times New Roman" w:cs="Times New Roman"/>
                <w:lang w:eastAsia="en-US"/>
              </w:rPr>
            </w:pPr>
          </w:p>
          <w:p w14:paraId="6EEF3FAB" w14:textId="77777777" w:rsidR="0022589F" w:rsidRDefault="0022589F" w:rsidP="0022589F">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6B6A8605" w14:textId="77777777" w:rsidR="0022589F" w:rsidRDefault="0022589F" w:rsidP="0022589F">
            <w:pPr>
              <w:pStyle w:val="ListParagraph"/>
              <w:spacing w:before="60" w:after="60" w:line="276" w:lineRule="auto"/>
              <w:ind w:left="576"/>
              <w:rPr>
                <w:ins w:id="28" w:author="Georg Hampel - 1" w:date="2019-09-25T16:39:00Z"/>
              </w:rPr>
            </w:pPr>
            <w:r>
              <w:t xml:space="preserve">-   </w:t>
            </w:r>
            <w:del w:id="29" w:author="Georg Hampel - 1" w:date="2019-09-25T16:39:00Z">
              <w:r w:rsidR="00463569" w:rsidDel="00271E30">
                <w:delText>Finalize</w:delText>
              </w:r>
              <w:r w:rsidDel="00271E30">
                <w:delText xml:space="preserve"> </w:delText>
              </w:r>
            </w:del>
            <w:ins w:id="30" w:author="Georg Hampel - 1" w:date="2019-09-25T16:39:00Z">
              <w:r w:rsidR="00271E30">
                <w:t xml:space="preserve">Made progress </w:t>
              </w:r>
              <w:proofErr w:type="spellStart"/>
              <w:r w:rsidR="00271E30">
                <w:t>on</w:t>
              </w:r>
            </w:ins>
            <w:del w:id="31" w:author="Georg Hampel - 1" w:date="2019-09-25T16:39:00Z">
              <w:r w:rsidDel="00271E30">
                <w:delText xml:space="preserve">discussion on </w:delText>
              </w:r>
            </w:del>
            <w:r>
              <w:t>mapping</w:t>
            </w:r>
            <w:proofErr w:type="spellEnd"/>
            <w:r>
              <w:t xml:space="preserve"> from IP layer to BAP layer</w:t>
            </w:r>
          </w:p>
          <w:p w14:paraId="70A4543E" w14:textId="77777777" w:rsidR="00271E30" w:rsidDel="00271E30" w:rsidRDefault="00271E30" w:rsidP="0022589F">
            <w:pPr>
              <w:pStyle w:val="ListParagraph"/>
              <w:spacing w:before="60" w:after="60" w:line="276" w:lineRule="auto"/>
              <w:ind w:left="576"/>
              <w:rPr>
                <w:del w:id="32" w:author="Georg Hampel - 1" w:date="2019-09-25T16:39:00Z"/>
              </w:rPr>
            </w:pPr>
          </w:p>
          <w:p w14:paraId="6B40B40D" w14:textId="77777777" w:rsidR="0022589F" w:rsidRDefault="0022589F" w:rsidP="001C2B2E">
            <w:pPr>
              <w:pStyle w:val="maintext"/>
              <w:spacing w:line="240" w:lineRule="auto"/>
              <w:ind w:firstLineChars="0" w:firstLine="0"/>
              <w:jc w:val="left"/>
              <w:rPr>
                <w:rFonts w:eastAsia="Times New Roman" w:cs="Times New Roman"/>
                <w:lang w:eastAsia="en-US"/>
              </w:rPr>
            </w:pPr>
          </w:p>
          <w:p w14:paraId="2C48355C" w14:textId="77777777" w:rsidR="0022589F" w:rsidRDefault="0022589F" w:rsidP="0022589F">
            <w:pPr>
              <w:pStyle w:val="ListParagraph"/>
              <w:spacing w:before="60" w:after="60" w:line="276" w:lineRule="auto"/>
              <w:ind w:left="288"/>
            </w:pPr>
            <w:r>
              <w:t xml:space="preserve">4)  </w:t>
            </w:r>
            <w:del w:id="33" w:author="Georg Hampel - 1" w:date="2019-09-25T16:42:00Z">
              <w:r w:rsidDel="00974B05">
                <w:delText>L2 configuration</w:delText>
              </w:r>
            </w:del>
            <w:ins w:id="34" w:author="Georg Hampel - 1" w:date="2019-09-25T16:42:00Z">
              <w:r w:rsidR="00974B05">
                <w:t>U-plane</w:t>
              </w:r>
            </w:ins>
            <w:r w:rsidR="00E56EEF">
              <w:t xml:space="preserve"> (high priority)</w:t>
            </w:r>
          </w:p>
          <w:p w14:paraId="6933CDC8" w14:textId="77777777" w:rsidR="0022589F" w:rsidRDefault="0022589F" w:rsidP="0022589F">
            <w:pPr>
              <w:pStyle w:val="ListParagraph"/>
              <w:spacing w:before="60" w:after="60" w:line="276" w:lineRule="auto"/>
              <w:ind w:left="576"/>
              <w:rPr>
                <w:ins w:id="35" w:author="Georg Hampel - 1" w:date="2019-09-25T16:39:00Z"/>
              </w:rPr>
            </w:pPr>
            <w:del w:id="36" w:author="Georg Hampel - 1" w:date="2019-09-25T16:39:00Z">
              <w:r w:rsidDel="00271E30">
                <w:delText xml:space="preserve">-  </w:delText>
              </w:r>
              <w:r w:rsidR="00EA6CB4" w:rsidDel="00271E30">
                <w:delText>Finalize</w:delText>
              </w:r>
              <w:r w:rsidDel="00271E30">
                <w:delText xml:space="preserve"> discussion on configuration of BAP layer on DU</w:delText>
              </w:r>
            </w:del>
          </w:p>
          <w:p w14:paraId="036A56D0" w14:textId="77777777" w:rsidR="00271E30" w:rsidRDefault="00271E30" w:rsidP="0022589F">
            <w:pPr>
              <w:pStyle w:val="ListParagraph"/>
              <w:spacing w:before="60" w:after="60" w:line="276" w:lineRule="auto"/>
              <w:ind w:left="576"/>
            </w:pPr>
            <w:ins w:id="37" w:author="Georg Hampel - 1" w:date="2019-09-25T16:39:00Z">
              <w:r>
                <w:t xml:space="preserve">- </w:t>
              </w:r>
            </w:ins>
            <w:ins w:id="38" w:author="Georg Hampel - 1" w:date="2019-09-25T16:40:00Z">
              <w:r>
                <w:t>Agreed on mapping granularity from upper layers to BH RLC channels for UL.</w:t>
              </w:r>
            </w:ins>
          </w:p>
          <w:p w14:paraId="21912548" w14:textId="77777777" w:rsidR="0022589F" w:rsidRDefault="0022589F" w:rsidP="0022589F">
            <w:pPr>
              <w:pStyle w:val="ListParagraph"/>
              <w:spacing w:before="60" w:after="60" w:line="276" w:lineRule="auto"/>
              <w:ind w:left="576"/>
            </w:pPr>
          </w:p>
          <w:p w14:paraId="58500C14" w14:textId="77777777" w:rsidR="0022589F" w:rsidDel="00974B05" w:rsidRDefault="0022589F" w:rsidP="0022589F">
            <w:pPr>
              <w:pStyle w:val="ListParagraph"/>
              <w:spacing w:before="60" w:after="60"/>
              <w:ind w:left="288" w:hanging="288"/>
              <w:contextualSpacing w:val="0"/>
              <w:rPr>
                <w:del w:id="39" w:author="Georg Hampel - 1" w:date="2019-09-25T16:45:00Z"/>
              </w:rPr>
            </w:pPr>
            <w:del w:id="40" w:author="Georg Hampel - 1" w:date="2019-09-25T16:42:00Z">
              <w:r w:rsidDel="00974B05">
                <w:delText xml:space="preserve">- </w:delText>
              </w:r>
            </w:del>
            <w:del w:id="41" w:author="Georg Hampel - 1" w:date="2019-09-25T16:45:00Z">
              <w:r w:rsidDel="00974B05">
                <w:delText>Start discussion of stage-2 aspects:</w:delText>
              </w:r>
            </w:del>
          </w:p>
          <w:p w14:paraId="11EC3BB4" w14:textId="77777777" w:rsidR="0022589F" w:rsidDel="00974B05" w:rsidRDefault="00463569" w:rsidP="0022589F">
            <w:pPr>
              <w:pStyle w:val="maintext"/>
              <w:spacing w:line="240" w:lineRule="auto"/>
              <w:ind w:left="576" w:firstLineChars="0" w:hanging="288"/>
              <w:jc w:val="left"/>
              <w:rPr>
                <w:del w:id="42" w:author="Georg Hampel - 1" w:date="2019-09-25T16:45:00Z"/>
                <w:rFonts w:eastAsia="Times New Roman" w:cs="Times New Roman"/>
                <w:lang w:eastAsia="en-US"/>
              </w:rPr>
            </w:pPr>
            <w:del w:id="43" w:author="Georg Hampel - 1" w:date="2019-09-25T16:45:00Z">
              <w:r w:rsidDel="00974B05">
                <w:rPr>
                  <w:rFonts w:eastAsia="Times New Roman" w:cs="Times New Roman"/>
                  <w:lang w:eastAsia="en-US"/>
                </w:rPr>
                <w:delText>5</w:delText>
              </w:r>
              <w:r w:rsidR="0022589F" w:rsidDel="00974B05">
                <w:rPr>
                  <w:rFonts w:eastAsia="Times New Roman" w:cs="Times New Roman"/>
                  <w:lang w:eastAsia="en-US"/>
                </w:rPr>
                <w:delText xml:space="preserve">) </w:delText>
              </w:r>
              <w:r w:rsidR="0022589F" w:rsidDel="00974B05">
                <w:rPr>
                  <w:rFonts w:eastAsia="Times New Roman" w:cs="Times New Roman"/>
                  <w:lang w:eastAsia="en-US"/>
                </w:rPr>
                <w:tab/>
                <w:delText>Topology adaptation</w:delText>
              </w:r>
            </w:del>
          </w:p>
          <w:p w14:paraId="2EBB131A" w14:textId="77777777" w:rsidR="0022589F" w:rsidDel="00974B05" w:rsidRDefault="0022589F" w:rsidP="0022589F">
            <w:pPr>
              <w:pStyle w:val="maintext"/>
              <w:spacing w:line="240" w:lineRule="auto"/>
              <w:ind w:left="864" w:firstLineChars="0" w:hanging="288"/>
              <w:jc w:val="left"/>
              <w:rPr>
                <w:del w:id="44" w:author="Georg Hampel - 1" w:date="2019-09-25T16:45:00Z"/>
                <w:rFonts w:eastAsia="Times New Roman" w:cs="Times New Roman"/>
                <w:lang w:eastAsia="en-US"/>
              </w:rPr>
            </w:pPr>
            <w:del w:id="45" w:author="Georg Hampel - 1" w:date="2019-09-25T16:45:00Z">
              <w:r w:rsidDel="00974B05">
                <w:rPr>
                  <w:rFonts w:eastAsia="Times New Roman" w:cs="Times New Roman"/>
                  <w:lang w:eastAsia="en-US"/>
                </w:rPr>
                <w:delText>-    Procedures for parent-node change</w:delText>
              </w:r>
            </w:del>
          </w:p>
          <w:p w14:paraId="59D89473" w14:textId="77777777" w:rsidR="0022589F" w:rsidDel="00974B05" w:rsidRDefault="0022589F" w:rsidP="0022589F">
            <w:pPr>
              <w:pStyle w:val="maintext"/>
              <w:spacing w:line="240" w:lineRule="auto"/>
              <w:ind w:left="864" w:firstLineChars="0" w:hanging="288"/>
              <w:jc w:val="left"/>
              <w:rPr>
                <w:del w:id="46" w:author="Georg Hampel - 1" w:date="2019-09-25T16:45:00Z"/>
                <w:rFonts w:eastAsia="Times New Roman" w:cs="Times New Roman"/>
                <w:lang w:eastAsia="en-US"/>
              </w:rPr>
            </w:pPr>
            <w:del w:id="47" w:author="Georg Hampel - 1" w:date="2019-09-25T16:45:00Z">
              <w:r w:rsidDel="00974B05">
                <w:rPr>
                  <w:rFonts w:eastAsia="Times New Roman" w:cs="Times New Roman"/>
                  <w:lang w:eastAsia="en-US"/>
                </w:rPr>
                <w:delText>-    Procedures for topological redundancy</w:delText>
              </w:r>
            </w:del>
          </w:p>
          <w:p w14:paraId="64C3EEF8" w14:textId="77777777" w:rsidR="0022589F" w:rsidDel="00974B05" w:rsidRDefault="0022589F" w:rsidP="0022589F">
            <w:pPr>
              <w:pStyle w:val="maintext"/>
              <w:spacing w:line="240" w:lineRule="auto"/>
              <w:ind w:left="864" w:firstLineChars="0" w:hanging="288"/>
              <w:jc w:val="left"/>
              <w:rPr>
                <w:del w:id="48" w:author="Georg Hampel - 1" w:date="2019-09-25T16:45:00Z"/>
                <w:rFonts w:eastAsia="Times New Roman" w:cs="Times New Roman"/>
                <w:lang w:eastAsia="en-US"/>
              </w:rPr>
            </w:pPr>
            <w:del w:id="49" w:author="Georg Hampel - 1" w:date="2019-09-25T16:45:00Z">
              <w:r w:rsidDel="00974B05">
                <w:rPr>
                  <w:rFonts w:eastAsia="Times New Roman" w:cs="Times New Roman"/>
                  <w:lang w:eastAsia="en-US"/>
                </w:rPr>
                <w:delText>-    Procedures for BH RLF recovery</w:delText>
              </w:r>
            </w:del>
          </w:p>
          <w:p w14:paraId="4BB38F36" w14:textId="77777777" w:rsidR="0022589F" w:rsidRDefault="0022589F" w:rsidP="001C2B2E">
            <w:pPr>
              <w:pStyle w:val="maintext"/>
              <w:spacing w:line="240" w:lineRule="auto"/>
              <w:ind w:firstLineChars="0" w:firstLine="0"/>
              <w:jc w:val="left"/>
              <w:rPr>
                <w:rFonts w:eastAsia="Times New Roman" w:cs="Times New Roman"/>
                <w:lang w:eastAsia="en-US"/>
              </w:rPr>
            </w:pPr>
          </w:p>
          <w:p w14:paraId="4289F2C5"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stage-3 aspects including ASN.1</w:t>
            </w:r>
          </w:p>
          <w:p w14:paraId="4133357A" w14:textId="77777777" w:rsidR="00AE1871" w:rsidRDefault="00AE1871" w:rsidP="001C2B2E">
            <w:pPr>
              <w:pStyle w:val="maintext"/>
              <w:spacing w:line="240" w:lineRule="auto"/>
              <w:ind w:firstLineChars="0" w:firstLine="0"/>
              <w:jc w:val="left"/>
              <w:rPr>
                <w:rFonts w:eastAsia="Times New Roman" w:cs="Times New Roman"/>
                <w:lang w:eastAsia="en-US"/>
              </w:rPr>
            </w:pPr>
          </w:p>
          <w:p w14:paraId="64974EDA" w14:textId="77777777" w:rsidR="00AE1871" w:rsidDel="00974B05" w:rsidRDefault="00AE1871" w:rsidP="00AE1871">
            <w:pPr>
              <w:pStyle w:val="maintext"/>
              <w:spacing w:line="240" w:lineRule="auto"/>
              <w:ind w:firstLineChars="0" w:firstLine="0"/>
              <w:jc w:val="left"/>
              <w:rPr>
                <w:del w:id="50" w:author="Georg Hampel - 1" w:date="2019-09-25T16:42:00Z"/>
              </w:rPr>
            </w:pPr>
            <w:del w:id="51" w:author="Georg Hampel - 1" w:date="2019-09-25T16:42:00Z">
              <w:r w:rsidDel="00974B05">
                <w:rPr>
                  <w:rFonts w:eastAsia="Times New Roman" w:cs="Times New Roman"/>
                  <w:lang w:eastAsia="en-US"/>
                </w:rPr>
                <w:delText>- Include security-related aspects based on feedback from SA3 IAB WI</w:delText>
              </w:r>
            </w:del>
          </w:p>
          <w:p w14:paraId="1BB8F09E" w14:textId="77777777" w:rsidR="00AE1871" w:rsidRPr="00621371" w:rsidRDefault="00AE1871" w:rsidP="00974B05">
            <w:pPr>
              <w:pStyle w:val="maintext"/>
              <w:spacing w:line="240" w:lineRule="auto"/>
              <w:ind w:firstLineChars="0" w:firstLine="0"/>
              <w:jc w:val="left"/>
              <w:rPr>
                <w:rFonts w:eastAsia="Times New Roman" w:cs="Times New Roman"/>
                <w:lang w:eastAsia="en-US"/>
              </w:rPr>
            </w:pPr>
          </w:p>
        </w:tc>
      </w:tr>
      <w:tr w:rsidR="001C2B2E" w14:paraId="011ADFE5" w14:textId="77777777" w:rsidTr="00437E0C">
        <w:tc>
          <w:tcPr>
            <w:tcW w:w="1028" w:type="dxa"/>
            <w:shd w:val="clear" w:color="auto" w:fill="FFFFFF"/>
          </w:tcPr>
          <w:p w14:paraId="3B9C4C74"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762DC52B"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54F20A51" w14:textId="77777777" w:rsidR="001C2B2E" w:rsidRPr="00437E0C" w:rsidRDefault="001C2B2E" w:rsidP="001C2B2E">
            <w:pPr>
              <w:spacing w:before="60" w:after="60"/>
              <w:rPr>
                <w:color w:val="000000"/>
              </w:rPr>
            </w:pPr>
            <w:r>
              <w:t>August 26-30, 2019</w:t>
            </w:r>
          </w:p>
        </w:tc>
        <w:tc>
          <w:tcPr>
            <w:tcW w:w="720" w:type="dxa"/>
            <w:shd w:val="clear" w:color="auto" w:fill="FFFFFF"/>
          </w:tcPr>
          <w:p w14:paraId="64829D7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01DFC87C"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410B0E01" w14:textId="77777777" w:rsidTr="00437E0C">
        <w:tc>
          <w:tcPr>
            <w:tcW w:w="1028" w:type="dxa"/>
            <w:shd w:val="clear" w:color="auto" w:fill="FFFFFF"/>
          </w:tcPr>
          <w:p w14:paraId="7F0BF310"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878975C"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1553501C" w14:textId="77777777" w:rsidR="001C2B2E" w:rsidRPr="00437E0C" w:rsidRDefault="001C2B2E" w:rsidP="001C2B2E">
            <w:pPr>
              <w:spacing w:before="60" w:after="60"/>
              <w:rPr>
                <w:color w:val="000000"/>
              </w:rPr>
            </w:pPr>
            <w:r>
              <w:t>August 26-30, 2019</w:t>
            </w:r>
          </w:p>
        </w:tc>
        <w:tc>
          <w:tcPr>
            <w:tcW w:w="720" w:type="dxa"/>
            <w:shd w:val="clear" w:color="auto" w:fill="FFFFFF"/>
          </w:tcPr>
          <w:p w14:paraId="3834F1AD"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FFFFFF"/>
          </w:tcPr>
          <w:p w14:paraId="622859D4"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on</w:t>
            </w:r>
            <w:r w:rsidR="0082162B">
              <w:rPr>
                <w:color w:val="000000"/>
              </w:rPr>
              <w:t xml:space="preserve"> core and</w:t>
            </w:r>
            <w:r w:rsidRPr="00437E0C">
              <w:rPr>
                <w:color w:val="000000"/>
              </w:rPr>
              <w:t xml:space="preserve"> performance part.</w:t>
            </w:r>
          </w:p>
        </w:tc>
      </w:tr>
      <w:tr w:rsidR="001C2B2E" w14:paraId="65F58188" w14:textId="77777777" w:rsidTr="00A54875">
        <w:tc>
          <w:tcPr>
            <w:tcW w:w="1028" w:type="dxa"/>
            <w:shd w:val="clear" w:color="auto" w:fill="FF99FF"/>
          </w:tcPr>
          <w:p w14:paraId="60251D18" w14:textId="77777777" w:rsidR="001C2B2E" w:rsidRDefault="001C2B2E" w:rsidP="001C2B2E">
            <w:pPr>
              <w:spacing w:before="60" w:after="60"/>
            </w:pPr>
            <w:r>
              <w:t>RAN1</w:t>
            </w:r>
          </w:p>
        </w:tc>
        <w:tc>
          <w:tcPr>
            <w:tcW w:w="928" w:type="dxa"/>
            <w:shd w:val="clear" w:color="auto" w:fill="FF99FF"/>
          </w:tcPr>
          <w:p w14:paraId="0ADA0EAB" w14:textId="77777777" w:rsidR="001C2B2E" w:rsidRDefault="001C2B2E" w:rsidP="001C2B2E">
            <w:pPr>
              <w:spacing w:before="60" w:after="60"/>
            </w:pPr>
            <w:r>
              <w:t>#98bis</w:t>
            </w:r>
          </w:p>
        </w:tc>
        <w:tc>
          <w:tcPr>
            <w:tcW w:w="1122" w:type="dxa"/>
            <w:shd w:val="clear" w:color="auto" w:fill="FF99FF"/>
          </w:tcPr>
          <w:p w14:paraId="6A716DA4" w14:textId="77777777" w:rsidR="001C2B2E" w:rsidRDefault="001C2B2E" w:rsidP="001C2B2E">
            <w:pPr>
              <w:spacing w:before="60" w:after="60"/>
            </w:pPr>
            <w:r>
              <w:t>Oct 14-18, 2019</w:t>
            </w:r>
          </w:p>
        </w:tc>
        <w:tc>
          <w:tcPr>
            <w:tcW w:w="720" w:type="dxa"/>
            <w:shd w:val="clear" w:color="auto" w:fill="FF99FF"/>
          </w:tcPr>
          <w:p w14:paraId="1C881D46" w14:textId="77777777" w:rsidR="001C2B2E" w:rsidRDefault="001C2B2E" w:rsidP="001C2B2E">
            <w:pPr>
              <w:spacing w:before="60" w:after="60"/>
              <w:jc w:val="center"/>
            </w:pPr>
            <w:r>
              <w:t>1</w:t>
            </w:r>
          </w:p>
        </w:tc>
        <w:tc>
          <w:tcPr>
            <w:tcW w:w="6007" w:type="dxa"/>
            <w:shd w:val="clear" w:color="auto" w:fill="FF99FF"/>
          </w:tcPr>
          <w:p w14:paraId="2CD7C11A" w14:textId="77777777" w:rsidR="001C2B2E" w:rsidRDefault="001C2B2E" w:rsidP="001C2B2E">
            <w:pPr>
              <w:pStyle w:val="ListParagraph"/>
              <w:spacing w:before="60" w:after="60"/>
              <w:ind w:left="288" w:hanging="288"/>
              <w:contextualSpacing w:val="0"/>
            </w:pPr>
            <w:r>
              <w:t>Finalize discussion of all stage-2 and stage-3 aspects.</w:t>
            </w:r>
          </w:p>
          <w:p w14:paraId="6C17BE89" w14:textId="77777777" w:rsidR="001C2B2E" w:rsidRDefault="001C2B2E" w:rsidP="001C2B2E">
            <w:pPr>
              <w:pStyle w:val="ListParagraph"/>
              <w:spacing w:before="60" w:after="60" w:line="276" w:lineRule="auto"/>
              <w:ind w:left="288" w:hanging="288"/>
            </w:pPr>
          </w:p>
        </w:tc>
      </w:tr>
      <w:tr w:rsidR="001C2B2E" w14:paraId="2C363079" w14:textId="77777777" w:rsidTr="00A54875">
        <w:tc>
          <w:tcPr>
            <w:tcW w:w="1028" w:type="dxa"/>
            <w:shd w:val="clear" w:color="auto" w:fill="CCFFFF"/>
          </w:tcPr>
          <w:p w14:paraId="167730AD" w14:textId="77777777" w:rsidR="001C2B2E" w:rsidRDefault="001C2B2E" w:rsidP="001C2B2E">
            <w:pPr>
              <w:spacing w:before="60" w:after="60"/>
            </w:pPr>
            <w:bookmarkStart w:id="52" w:name="_Hlk20474188"/>
            <w:r>
              <w:t>RAN2</w:t>
            </w:r>
          </w:p>
        </w:tc>
        <w:tc>
          <w:tcPr>
            <w:tcW w:w="928" w:type="dxa"/>
            <w:shd w:val="clear" w:color="auto" w:fill="CCFFFF"/>
          </w:tcPr>
          <w:p w14:paraId="75931065" w14:textId="77777777" w:rsidR="001C2B2E" w:rsidRDefault="001C2B2E" w:rsidP="001C2B2E">
            <w:pPr>
              <w:spacing w:before="60" w:after="60"/>
            </w:pPr>
            <w:r>
              <w:t>#107bis</w:t>
            </w:r>
          </w:p>
        </w:tc>
        <w:tc>
          <w:tcPr>
            <w:tcW w:w="1122" w:type="dxa"/>
            <w:shd w:val="clear" w:color="auto" w:fill="CCFFFF"/>
          </w:tcPr>
          <w:p w14:paraId="25E8F1B2" w14:textId="77777777" w:rsidR="001C2B2E" w:rsidRDefault="001C2B2E" w:rsidP="001C2B2E">
            <w:pPr>
              <w:spacing w:before="60" w:after="60"/>
            </w:pPr>
            <w:r>
              <w:t>Oct 14-18, 2019</w:t>
            </w:r>
          </w:p>
        </w:tc>
        <w:tc>
          <w:tcPr>
            <w:tcW w:w="720" w:type="dxa"/>
            <w:shd w:val="clear" w:color="auto" w:fill="CCFFFF"/>
          </w:tcPr>
          <w:p w14:paraId="748D0F01" w14:textId="77777777" w:rsidR="001C2B2E" w:rsidRDefault="001C2B2E" w:rsidP="001C2B2E">
            <w:pPr>
              <w:spacing w:before="60" w:after="60"/>
              <w:jc w:val="center"/>
            </w:pPr>
            <w:r>
              <w:t>3</w:t>
            </w:r>
          </w:p>
        </w:tc>
        <w:tc>
          <w:tcPr>
            <w:tcW w:w="6007" w:type="dxa"/>
            <w:shd w:val="clear" w:color="auto" w:fill="CCFFFF"/>
          </w:tcPr>
          <w:p w14:paraId="6285954B" w14:textId="77777777" w:rsidR="00A52986" w:rsidRDefault="00A52986" w:rsidP="00A52986">
            <w:pPr>
              <w:pStyle w:val="maintext"/>
              <w:spacing w:line="240" w:lineRule="auto"/>
              <w:ind w:firstLineChars="0" w:firstLine="0"/>
              <w:jc w:val="left"/>
              <w:rPr>
                <w:ins w:id="53" w:author="Georg Hampel - 1" w:date="2019-09-25T16:15:00Z"/>
                <w:rFonts w:eastAsia="Times New Roman" w:cs="Times New Roman"/>
                <w:lang w:eastAsia="en-US"/>
              </w:rPr>
            </w:pPr>
            <w:ins w:id="54" w:author="Georg Hampel - 1" w:date="2019-09-25T16:15:00Z">
              <w:r>
                <w:rPr>
                  <w:rFonts w:eastAsia="Times New Roman" w:cs="Times New Roman"/>
                  <w:lang w:eastAsia="en-US"/>
                </w:rPr>
                <w:t xml:space="preserve">- Continue discussion of </w:t>
              </w:r>
            </w:ins>
            <w:ins w:id="55" w:author="Georg Hampel - 1" w:date="2019-09-25T16:19:00Z">
              <w:r w:rsidR="00362050">
                <w:rPr>
                  <w:rFonts w:eastAsia="Times New Roman" w:cs="Times New Roman"/>
                  <w:lang w:eastAsia="en-US"/>
                </w:rPr>
                <w:t>the following topics</w:t>
              </w:r>
            </w:ins>
            <w:ins w:id="56" w:author="Georg Hampel - 1" w:date="2019-09-25T16:15:00Z">
              <w:r>
                <w:rPr>
                  <w:rFonts w:eastAsia="Times New Roman" w:cs="Times New Roman"/>
                  <w:lang w:eastAsia="en-US"/>
                </w:rPr>
                <w:t xml:space="preserve"> with high priority</w:t>
              </w:r>
            </w:ins>
            <w:ins w:id="57" w:author="Georg Hampel - 1" w:date="2019-09-25T16:19:00Z">
              <w:r w:rsidR="00362050">
                <w:rPr>
                  <w:rFonts w:eastAsia="Times New Roman" w:cs="Times New Roman"/>
                  <w:lang w:eastAsia="en-US"/>
                </w:rPr>
                <w:t>, consider stage-2 and stage-3 aspects</w:t>
              </w:r>
            </w:ins>
            <w:ins w:id="58" w:author="Georg Hampel - 1" w:date="2019-09-25T16:15:00Z">
              <w:r>
                <w:rPr>
                  <w:rFonts w:eastAsia="Times New Roman" w:cs="Times New Roman"/>
                  <w:lang w:eastAsia="en-US"/>
                </w:rPr>
                <w:t xml:space="preserve"> </w:t>
              </w:r>
            </w:ins>
          </w:p>
          <w:p w14:paraId="39BD48DF" w14:textId="77777777" w:rsidR="00A52986" w:rsidRDefault="00A52986" w:rsidP="00A52986">
            <w:pPr>
              <w:pStyle w:val="maintext"/>
              <w:spacing w:line="240" w:lineRule="auto"/>
              <w:ind w:firstLineChars="0" w:firstLine="0"/>
              <w:jc w:val="left"/>
              <w:rPr>
                <w:ins w:id="59" w:author="Georg Hampel - 1" w:date="2019-09-25T16:15:00Z"/>
                <w:rFonts w:eastAsia="Times New Roman" w:cs="Times New Roman"/>
                <w:lang w:eastAsia="en-US"/>
              </w:rPr>
            </w:pPr>
          </w:p>
          <w:p w14:paraId="2DA158B2" w14:textId="77777777" w:rsidR="00A52986" w:rsidRDefault="00A52986" w:rsidP="00A52986">
            <w:pPr>
              <w:pStyle w:val="ListParagraph"/>
              <w:spacing w:before="60" w:after="60"/>
              <w:ind w:left="288"/>
              <w:contextualSpacing w:val="0"/>
              <w:rPr>
                <w:ins w:id="60" w:author="Georg Hampel - 1" w:date="2019-09-25T16:15:00Z"/>
              </w:rPr>
            </w:pPr>
            <w:ins w:id="61" w:author="Georg Hampel - 1" w:date="2019-09-25T16:15:00Z">
              <w:r w:rsidRPr="009B73A2">
                <w:t xml:space="preserve">1) </w:t>
              </w:r>
              <w:r>
                <w:t>RAN2 aspects of architecture</w:t>
              </w:r>
            </w:ins>
          </w:p>
          <w:p w14:paraId="21D47BA8" w14:textId="77777777" w:rsidR="00A52986" w:rsidRDefault="00A52986" w:rsidP="00A52986">
            <w:pPr>
              <w:pStyle w:val="ListParagraph"/>
              <w:spacing w:before="60" w:after="60"/>
              <w:ind w:left="576"/>
              <w:contextualSpacing w:val="0"/>
              <w:rPr>
                <w:ins w:id="62" w:author="Georg Hampel - 1" w:date="2019-09-25T16:15:00Z"/>
              </w:rPr>
            </w:pPr>
            <w:ins w:id="63" w:author="Georg Hampel - 1" w:date="2019-09-25T16:15:00Z">
              <w:r>
                <w:t xml:space="preserve">-  Update </w:t>
              </w:r>
            </w:ins>
            <w:ins w:id="64" w:author="Georg Hampel - 1" w:date="2019-09-25T16:20:00Z">
              <w:r w:rsidR="00362050">
                <w:t xml:space="preserve">on </w:t>
              </w:r>
            </w:ins>
            <w:ins w:id="65" w:author="Georg Hampel - 1" w:date="2019-09-25T16:15:00Z">
              <w:r>
                <w:t xml:space="preserve">CR to </w:t>
              </w:r>
            </w:ins>
            <w:ins w:id="66" w:author="QC-4" w:date="2019-11-05T11:10:00Z">
              <w:r w:rsidR="00EC717A">
                <w:t xml:space="preserve">TS </w:t>
              </w:r>
            </w:ins>
            <w:ins w:id="67" w:author="Georg Hampel - 1" w:date="2019-09-25T16:15:00Z">
              <w:r>
                <w:t>38.300</w:t>
              </w:r>
            </w:ins>
            <w:ins w:id="68" w:author="QC-4" w:date="2019-11-05T11:10:00Z">
              <w:r w:rsidR="00EC717A">
                <w:t>, TS 38.340, TS 38.331.</w:t>
              </w:r>
            </w:ins>
          </w:p>
          <w:p w14:paraId="6F98B172" w14:textId="77777777" w:rsidR="00A52986" w:rsidRDefault="00A52986" w:rsidP="00A52986">
            <w:pPr>
              <w:pStyle w:val="ListParagraph"/>
              <w:spacing w:before="60" w:after="60"/>
              <w:ind w:left="0"/>
              <w:contextualSpacing w:val="0"/>
              <w:rPr>
                <w:ins w:id="69" w:author="Georg Hampel - 1" w:date="2019-09-25T16:15:00Z"/>
              </w:rPr>
            </w:pPr>
          </w:p>
          <w:p w14:paraId="4FDC6550" w14:textId="77777777" w:rsidR="00A52986" w:rsidRDefault="00A52986" w:rsidP="00A52986">
            <w:pPr>
              <w:pStyle w:val="ListParagraph"/>
              <w:spacing w:before="60" w:after="60"/>
              <w:ind w:left="576" w:hanging="288"/>
              <w:contextualSpacing w:val="0"/>
              <w:rPr>
                <w:ins w:id="70" w:author="Georg Hampel - 1" w:date="2019-09-25T16:15:00Z"/>
              </w:rPr>
            </w:pPr>
            <w:ins w:id="71" w:author="Georg Hampel - 1" w:date="2019-09-25T16:15:00Z">
              <w:r>
                <w:t xml:space="preserve">2) BAP layer spec </w:t>
              </w:r>
            </w:ins>
          </w:p>
          <w:p w14:paraId="5527947D" w14:textId="77777777" w:rsidR="00362050" w:rsidRDefault="00A52986" w:rsidP="00A52986">
            <w:pPr>
              <w:pStyle w:val="ListParagraph"/>
              <w:spacing w:before="60" w:after="60"/>
              <w:ind w:left="864" w:hanging="288"/>
              <w:contextualSpacing w:val="0"/>
              <w:rPr>
                <w:ins w:id="72" w:author="Georg Hampel - 1" w:date="2019-09-25T16:21:00Z"/>
              </w:rPr>
            </w:pPr>
            <w:ins w:id="73" w:author="Georg Hampel - 1" w:date="2019-09-25T16:15:00Z">
              <w:r>
                <w:t xml:space="preserve">-  </w:t>
              </w:r>
            </w:ins>
            <w:ins w:id="74" w:author="Georg Hampel - 1" w:date="2019-09-25T16:20:00Z">
              <w:r w:rsidR="00362050">
                <w:t>Update on CR to 38.340 incl</w:t>
              </w:r>
            </w:ins>
            <w:ins w:id="75" w:author="Georg Hampel - 1" w:date="2019-09-25T16:21:00Z">
              <w:r w:rsidR="00362050">
                <w:t xml:space="preserve">uding open issues </w:t>
              </w:r>
            </w:ins>
            <w:ins w:id="76" w:author="Georg Hampel - 1" w:date="2019-09-25T16:30:00Z">
              <w:r w:rsidR="003D2286">
                <w:t xml:space="preserve">based on </w:t>
              </w:r>
            </w:ins>
            <w:ins w:id="77" w:author="Georg Hampel - 1" w:date="2019-09-25T16:21:00Z">
              <w:r w:rsidR="00362050">
                <w:t>email discussion</w:t>
              </w:r>
            </w:ins>
            <w:ins w:id="78" w:author="Georg Hampel - 1" w:date="2019-09-27T10:39:00Z">
              <w:r w:rsidR="00306271">
                <w:t xml:space="preserve"> summary</w:t>
              </w:r>
            </w:ins>
            <w:ins w:id="79" w:author="Georg Hampel - 1" w:date="2019-09-25T16:21:00Z">
              <w:r w:rsidR="00362050">
                <w:t xml:space="preserve"> </w:t>
              </w:r>
            </w:ins>
            <w:ins w:id="80" w:author="Georg Hampel - 1" w:date="2019-09-25T16:30:00Z">
              <w:r w:rsidR="003D2286">
                <w:t>[107</w:t>
              </w:r>
            </w:ins>
            <w:ins w:id="81" w:author="Georg Hampel - 1" w:date="2019-09-25T16:21:00Z">
              <w:r w:rsidR="00362050">
                <w:t>#8</w:t>
              </w:r>
            </w:ins>
            <w:ins w:id="82" w:author="Georg Hampel - 1" w:date="2019-09-25T16:30:00Z">
              <w:r w:rsidR="003D2286">
                <w:t>]</w:t>
              </w:r>
            </w:ins>
          </w:p>
          <w:p w14:paraId="6A7864DC" w14:textId="77777777" w:rsidR="00A52986" w:rsidRDefault="00362050" w:rsidP="00362050">
            <w:pPr>
              <w:pStyle w:val="ListParagraph"/>
              <w:spacing w:before="60" w:after="60"/>
              <w:ind w:left="864" w:hanging="288"/>
              <w:contextualSpacing w:val="0"/>
              <w:rPr>
                <w:ins w:id="83" w:author="Georg Hampel - 1" w:date="2019-09-25T16:35:00Z"/>
              </w:rPr>
            </w:pPr>
            <w:ins w:id="84" w:author="Georg Hampel - 1" w:date="2019-09-25T16:21:00Z">
              <w:r>
                <w:t xml:space="preserve">- </w:t>
              </w:r>
            </w:ins>
            <w:ins w:id="85" w:author="Georg Hampel - 1" w:date="2019-09-25T16:20:00Z">
              <w:r>
                <w:t xml:space="preserve"> </w:t>
              </w:r>
            </w:ins>
            <w:ins w:id="86" w:author="Georg Hampel - 1" w:date="2019-09-25T16:21:00Z">
              <w:r>
                <w:t xml:space="preserve">Discuss stage-3 issues </w:t>
              </w:r>
            </w:ins>
            <w:ins w:id="87" w:author="Georg Hampel - 1" w:date="2019-09-27T10:40:00Z">
              <w:r w:rsidR="00306271">
                <w:t>of BAP layer</w:t>
              </w:r>
            </w:ins>
            <w:ins w:id="88" w:author="Georg Hampel - 1" w:date="2019-09-25T16:21:00Z">
              <w:r>
                <w:t>.</w:t>
              </w:r>
            </w:ins>
          </w:p>
          <w:p w14:paraId="27C249E1" w14:textId="77777777" w:rsidR="0014714F" w:rsidRDefault="0014714F" w:rsidP="00362050">
            <w:pPr>
              <w:pStyle w:val="ListParagraph"/>
              <w:spacing w:before="60" w:after="60"/>
              <w:ind w:left="864" w:hanging="288"/>
              <w:contextualSpacing w:val="0"/>
              <w:rPr>
                <w:ins w:id="89" w:author="Georg Hampel - 1" w:date="2019-09-25T16:24:00Z"/>
              </w:rPr>
            </w:pPr>
            <w:ins w:id="90" w:author="Georg Hampel - 1" w:date="2019-09-25T16:35:00Z">
              <w:r>
                <w:t>-  Discuss remainin</w:t>
              </w:r>
            </w:ins>
            <w:ins w:id="91" w:author="Georg Hampel - 1" w:date="2019-09-25T16:36:00Z">
              <w:r>
                <w:t>g aspects related to routing based on email discussion [107#53]</w:t>
              </w:r>
            </w:ins>
          </w:p>
          <w:p w14:paraId="6398FD2D" w14:textId="77777777" w:rsidR="00A52986" w:rsidRDefault="00A52986" w:rsidP="00A52986">
            <w:pPr>
              <w:pStyle w:val="ListParagraph"/>
              <w:spacing w:before="60" w:after="60"/>
              <w:ind w:left="864" w:hanging="288"/>
              <w:contextualSpacing w:val="0"/>
              <w:rPr>
                <w:ins w:id="92" w:author="Georg Hampel - 1" w:date="2019-09-25T16:15:00Z"/>
              </w:rPr>
            </w:pPr>
          </w:p>
          <w:p w14:paraId="7F358947" w14:textId="77777777" w:rsidR="00A52986" w:rsidRDefault="00A52986" w:rsidP="00A52986">
            <w:pPr>
              <w:pStyle w:val="maintext"/>
              <w:spacing w:line="240" w:lineRule="auto"/>
              <w:ind w:left="576" w:firstLineChars="0" w:hanging="288"/>
              <w:jc w:val="left"/>
              <w:rPr>
                <w:ins w:id="93" w:author="Georg Hampel - 1" w:date="2019-09-25T16:15:00Z"/>
                <w:rFonts w:eastAsia="Times New Roman" w:cs="Times New Roman"/>
                <w:lang w:eastAsia="en-US"/>
              </w:rPr>
            </w:pPr>
            <w:ins w:id="94" w:author="Georg Hampel - 1" w:date="2019-09-25T16:15:00Z">
              <w:r>
                <w:rPr>
                  <w:rFonts w:eastAsia="Times New Roman" w:cs="Times New Roman"/>
                  <w:lang w:eastAsia="en-US"/>
                </w:rPr>
                <w:t>3)  L2 configuration</w:t>
              </w:r>
            </w:ins>
          </w:p>
          <w:p w14:paraId="43E05224" w14:textId="77777777" w:rsidR="00A52986" w:rsidRDefault="00A52986" w:rsidP="00362050">
            <w:pPr>
              <w:pStyle w:val="maintext"/>
              <w:spacing w:line="240" w:lineRule="auto"/>
              <w:ind w:left="864" w:firstLineChars="0" w:hanging="288"/>
              <w:jc w:val="left"/>
              <w:rPr>
                <w:ins w:id="95" w:author="Georg Hampel - 1" w:date="2019-09-25T16:35:00Z"/>
                <w:rFonts w:eastAsia="Times New Roman" w:cs="Times New Roman"/>
                <w:lang w:eastAsia="en-US"/>
              </w:rPr>
            </w:pPr>
            <w:ins w:id="96" w:author="Georg Hampel - 1" w:date="2019-09-25T16:15:00Z">
              <w:r>
                <w:rPr>
                  <w:rFonts w:eastAsia="Times New Roman" w:cs="Times New Roman"/>
                  <w:lang w:eastAsia="en-US"/>
                </w:rPr>
                <w:t xml:space="preserve">- </w:t>
              </w:r>
            </w:ins>
            <w:ins w:id="97" w:author="Georg Hampel - 1" w:date="2019-09-27T10:40:00Z">
              <w:r w:rsidR="00306271">
                <w:rPr>
                  <w:rFonts w:eastAsia="Times New Roman" w:cs="Times New Roman"/>
                  <w:lang w:eastAsia="en-US"/>
                </w:rPr>
                <w:t>Discuss r</w:t>
              </w:r>
            </w:ins>
            <w:ins w:id="98" w:author="Georg Hampel - 1" w:date="2019-09-25T16:23:00Z">
              <w:r w:rsidR="0043393F">
                <w:rPr>
                  <w:rFonts w:eastAsia="Times New Roman" w:cs="Times New Roman"/>
                  <w:lang w:eastAsia="en-US"/>
                </w:rPr>
                <w:t>emaining issues</w:t>
              </w:r>
            </w:ins>
          </w:p>
          <w:p w14:paraId="0FBC17E8" w14:textId="77777777" w:rsidR="00183165" w:rsidRDefault="00183165" w:rsidP="00362050">
            <w:pPr>
              <w:pStyle w:val="maintext"/>
              <w:spacing w:line="240" w:lineRule="auto"/>
              <w:ind w:left="864" w:firstLineChars="0" w:hanging="288"/>
              <w:jc w:val="left"/>
              <w:rPr>
                <w:ins w:id="99" w:author="Georg Hampel - 1" w:date="2019-09-25T16:15:00Z"/>
                <w:rFonts w:eastAsia="Times New Roman" w:cs="Times New Roman"/>
                <w:lang w:eastAsia="en-US"/>
              </w:rPr>
            </w:pPr>
            <w:ins w:id="100" w:author="Georg Hampel - 1" w:date="2019-09-25T16:35:00Z">
              <w:r>
                <w:rPr>
                  <w:rFonts w:eastAsia="Times New Roman" w:cs="Times New Roman"/>
                  <w:lang w:eastAsia="en-US"/>
                </w:rPr>
                <w:t xml:space="preserve">- </w:t>
              </w:r>
            </w:ins>
            <w:ins w:id="101" w:author="Georg Hampel - 1" w:date="2019-09-27T10:40:00Z">
              <w:r w:rsidR="00306271">
                <w:rPr>
                  <w:rFonts w:eastAsia="Times New Roman" w:cs="Times New Roman"/>
                  <w:lang w:eastAsia="en-US"/>
                </w:rPr>
                <w:t xml:space="preserve">Discuss </w:t>
              </w:r>
            </w:ins>
            <w:ins w:id="102" w:author="Georg Hampel - 1" w:date="2019-09-25T16:35:00Z">
              <w:r>
                <w:rPr>
                  <w:rFonts w:eastAsia="Times New Roman" w:cs="Times New Roman"/>
                  <w:lang w:eastAsia="en-US"/>
                </w:rPr>
                <w:t>L2 structures</w:t>
              </w:r>
            </w:ins>
            <w:ins w:id="103" w:author="Georg Hampel - 1" w:date="2019-09-25T16:36:00Z">
              <w:r w:rsidR="0014714F">
                <w:rPr>
                  <w:rFonts w:eastAsia="Times New Roman" w:cs="Times New Roman"/>
                  <w:lang w:eastAsia="en-US"/>
                </w:rPr>
                <w:t xml:space="preserve"> for IAB</w:t>
              </w:r>
            </w:ins>
          </w:p>
          <w:p w14:paraId="3DEDD72E" w14:textId="77777777" w:rsidR="00A52986" w:rsidRDefault="00A52986" w:rsidP="00A52986">
            <w:pPr>
              <w:pStyle w:val="maintext"/>
              <w:spacing w:line="240" w:lineRule="auto"/>
              <w:ind w:left="864" w:firstLineChars="0" w:hanging="288"/>
              <w:jc w:val="left"/>
              <w:rPr>
                <w:ins w:id="104" w:author="Georg Hampel - 1" w:date="2019-09-25T16:15:00Z"/>
                <w:rFonts w:eastAsia="Times New Roman" w:cs="Times New Roman"/>
                <w:lang w:eastAsia="en-US"/>
              </w:rPr>
            </w:pPr>
          </w:p>
          <w:p w14:paraId="6864C684" w14:textId="77777777" w:rsidR="00A52986" w:rsidRDefault="00A52986" w:rsidP="00A52986">
            <w:pPr>
              <w:pStyle w:val="maintext"/>
              <w:spacing w:line="240" w:lineRule="auto"/>
              <w:ind w:left="576" w:firstLineChars="0" w:hanging="288"/>
              <w:jc w:val="left"/>
              <w:rPr>
                <w:ins w:id="105" w:author="Georg Hampel - 1" w:date="2019-09-25T16:15:00Z"/>
                <w:rFonts w:eastAsia="Times New Roman" w:cs="Times New Roman"/>
                <w:lang w:eastAsia="en-US"/>
              </w:rPr>
            </w:pPr>
            <w:ins w:id="106" w:author="Georg Hampel - 1" w:date="2019-09-25T16:15:00Z">
              <w:r w:rsidRPr="004477E7">
                <w:rPr>
                  <w:rFonts w:eastAsia="Times New Roman" w:cs="Times New Roman"/>
                  <w:lang w:eastAsia="en-US"/>
                </w:rPr>
                <w:t xml:space="preserve">4) </w:t>
              </w:r>
              <w:r>
                <w:rPr>
                  <w:rFonts w:eastAsia="Times New Roman" w:cs="Times New Roman"/>
                  <w:lang w:eastAsia="en-US"/>
                </w:rPr>
                <w:tab/>
              </w:r>
            </w:ins>
            <w:ins w:id="107" w:author="Georg Hampel - 1" w:date="2019-09-25T16:28:00Z">
              <w:r w:rsidR="003D2286">
                <w:rPr>
                  <w:rFonts w:eastAsia="Times New Roman" w:cs="Times New Roman"/>
                  <w:lang w:eastAsia="en-US"/>
                </w:rPr>
                <w:t xml:space="preserve">Multi-connectivity, </w:t>
              </w:r>
            </w:ins>
            <w:ins w:id="108" w:author="Georg Hampel - 1" w:date="2019-09-25T16:15:00Z">
              <w:r>
                <w:rPr>
                  <w:rFonts w:eastAsia="Times New Roman" w:cs="Times New Roman"/>
                  <w:lang w:eastAsia="en-US"/>
                </w:rPr>
                <w:t>B</w:t>
              </w:r>
              <w:r w:rsidRPr="004477E7">
                <w:rPr>
                  <w:rFonts w:eastAsia="Times New Roman" w:cs="Times New Roman"/>
                  <w:lang w:eastAsia="en-US"/>
                </w:rPr>
                <w:t>H RLF handling</w:t>
              </w:r>
            </w:ins>
          </w:p>
          <w:p w14:paraId="7D20A8BD" w14:textId="77777777" w:rsidR="00A52986" w:rsidRDefault="00A52986" w:rsidP="00A52986">
            <w:pPr>
              <w:pStyle w:val="maintext"/>
              <w:spacing w:line="240" w:lineRule="auto"/>
              <w:ind w:left="864" w:firstLineChars="0" w:hanging="288"/>
              <w:jc w:val="left"/>
              <w:rPr>
                <w:ins w:id="109" w:author="Georg Hampel - 1" w:date="2019-09-25T16:28:00Z"/>
                <w:rFonts w:eastAsia="Times New Roman" w:cs="Times New Roman"/>
                <w:lang w:eastAsia="en-US"/>
              </w:rPr>
            </w:pPr>
            <w:ins w:id="110" w:author="Georg Hampel - 1" w:date="2019-09-25T16:15:00Z">
              <w:r>
                <w:rPr>
                  <w:rFonts w:eastAsia="Times New Roman" w:cs="Times New Roman"/>
                  <w:lang w:eastAsia="en-US"/>
                </w:rPr>
                <w:t xml:space="preserve">-  BH RLF-related signalling, </w:t>
              </w:r>
            </w:ins>
            <w:ins w:id="111" w:author="Georg Hampel - 1" w:date="2019-09-25T16:31:00Z">
              <w:r w:rsidR="003D2286">
                <w:rPr>
                  <w:rFonts w:eastAsia="Times New Roman" w:cs="Times New Roman"/>
                  <w:lang w:eastAsia="en-US"/>
                </w:rPr>
                <w:t>e</w:t>
              </w:r>
            </w:ins>
            <w:ins w:id="112" w:author="Georg Hampel - 1" w:date="2019-09-25T16:15:00Z">
              <w:r>
                <w:rPr>
                  <w:rFonts w:eastAsia="Times New Roman" w:cs="Times New Roman"/>
                  <w:lang w:eastAsia="en-US"/>
                </w:rPr>
                <w:t xml:space="preserve">xpected IAB-node behaviour </w:t>
              </w:r>
            </w:ins>
            <w:ins w:id="113" w:author="Georg Hampel - 1" w:date="2019-09-25T16:30:00Z">
              <w:r w:rsidR="003D2286">
                <w:rPr>
                  <w:rFonts w:eastAsia="Times New Roman" w:cs="Times New Roman"/>
                  <w:lang w:eastAsia="en-US"/>
                </w:rPr>
                <w:t xml:space="preserve">based on </w:t>
              </w:r>
            </w:ins>
            <w:ins w:id="114" w:author="Georg Hampel - 1" w:date="2019-09-25T16:15:00Z">
              <w:r>
                <w:rPr>
                  <w:rFonts w:eastAsia="Times New Roman" w:cs="Times New Roman"/>
                  <w:lang w:eastAsia="en-US"/>
                </w:rPr>
                <w:t xml:space="preserve">email discussion </w:t>
              </w:r>
            </w:ins>
            <w:ins w:id="115" w:author="Georg Hampel - 1" w:date="2019-09-25T16:30:00Z">
              <w:r w:rsidR="003D2286">
                <w:rPr>
                  <w:rFonts w:eastAsia="Times New Roman" w:cs="Times New Roman"/>
                  <w:lang w:eastAsia="en-US"/>
                </w:rPr>
                <w:t>[106</w:t>
              </w:r>
            </w:ins>
            <w:ins w:id="116" w:author="Georg Hampel - 1" w:date="2019-09-25T16:15:00Z">
              <w:r>
                <w:rPr>
                  <w:rFonts w:eastAsia="Times New Roman" w:cs="Times New Roman"/>
                  <w:lang w:eastAsia="en-US"/>
                </w:rPr>
                <w:t>#43</w:t>
              </w:r>
            </w:ins>
            <w:ins w:id="117" w:author="Georg Hampel - 1" w:date="2019-09-25T16:30:00Z">
              <w:r w:rsidR="003D2286">
                <w:rPr>
                  <w:rFonts w:eastAsia="Times New Roman" w:cs="Times New Roman"/>
                  <w:lang w:eastAsia="en-US"/>
                </w:rPr>
                <w:t>]</w:t>
              </w:r>
            </w:ins>
          </w:p>
          <w:p w14:paraId="68F6655A" w14:textId="77777777" w:rsidR="003D2286" w:rsidRDefault="003D2286" w:rsidP="003D2286">
            <w:pPr>
              <w:pStyle w:val="maintext"/>
              <w:spacing w:line="240" w:lineRule="auto"/>
              <w:ind w:left="864" w:firstLineChars="0" w:hanging="288"/>
              <w:jc w:val="left"/>
              <w:rPr>
                <w:ins w:id="118" w:author="Georg Hampel - 1" w:date="2019-09-27T10:41:00Z"/>
                <w:rFonts w:eastAsia="Times New Roman" w:cs="Times New Roman"/>
                <w:lang w:eastAsia="en-US"/>
              </w:rPr>
            </w:pPr>
            <w:ins w:id="119" w:author="Georg Hampel - 1" w:date="2019-09-25T16:28:00Z">
              <w:r>
                <w:rPr>
                  <w:rFonts w:eastAsia="Times New Roman" w:cs="Times New Roman"/>
                  <w:lang w:eastAsia="en-US"/>
                </w:rPr>
                <w:t xml:space="preserve">- </w:t>
              </w:r>
            </w:ins>
            <w:ins w:id="120" w:author="Georg Hampel - 1" w:date="2019-09-25T16:29:00Z">
              <w:r>
                <w:rPr>
                  <w:rFonts w:eastAsia="Times New Roman" w:cs="Times New Roman"/>
                  <w:lang w:eastAsia="en-US"/>
                </w:rPr>
                <w:t>F1-AP transport over LTE RRC for IAB-nodes using EN-DC based on e</w:t>
              </w:r>
            </w:ins>
            <w:ins w:id="121" w:author="Georg Hampel - 1" w:date="2019-09-25T16:28:00Z">
              <w:r>
                <w:rPr>
                  <w:rFonts w:eastAsia="Times New Roman" w:cs="Times New Roman"/>
                  <w:lang w:eastAsia="en-US"/>
                </w:rPr>
                <w:t xml:space="preserve">mail discussion </w:t>
              </w:r>
            </w:ins>
            <w:ins w:id="122" w:author="Georg Hampel - 1" w:date="2019-09-25T16:29:00Z">
              <w:r>
                <w:rPr>
                  <w:rFonts w:eastAsia="Times New Roman" w:cs="Times New Roman"/>
                  <w:lang w:eastAsia="en-US"/>
                </w:rPr>
                <w:t>[10</w:t>
              </w:r>
            </w:ins>
            <w:ins w:id="123" w:author="Georg Hampel - 1" w:date="2019-09-25T16:30:00Z">
              <w:r>
                <w:rPr>
                  <w:rFonts w:eastAsia="Times New Roman" w:cs="Times New Roman"/>
                  <w:lang w:eastAsia="en-US"/>
                </w:rPr>
                <w:t>7</w:t>
              </w:r>
            </w:ins>
            <w:ins w:id="124" w:author="Georg Hampel - 1" w:date="2019-09-25T16:29:00Z">
              <w:r>
                <w:rPr>
                  <w:rFonts w:eastAsia="Times New Roman" w:cs="Times New Roman"/>
                  <w:lang w:eastAsia="en-US"/>
                </w:rPr>
                <w:t>#51</w:t>
              </w:r>
            </w:ins>
            <w:ins w:id="125" w:author="Georg Hampel - 1" w:date="2019-09-25T16:30:00Z">
              <w:r>
                <w:rPr>
                  <w:rFonts w:eastAsia="Times New Roman" w:cs="Times New Roman"/>
                  <w:lang w:eastAsia="en-US"/>
                </w:rPr>
                <w:t>]</w:t>
              </w:r>
            </w:ins>
          </w:p>
          <w:p w14:paraId="4F9B0FED" w14:textId="77777777" w:rsidR="00306271" w:rsidRDefault="00306271" w:rsidP="003D2286">
            <w:pPr>
              <w:pStyle w:val="maintext"/>
              <w:spacing w:line="240" w:lineRule="auto"/>
              <w:ind w:left="864" w:firstLineChars="0" w:hanging="288"/>
              <w:jc w:val="left"/>
              <w:rPr>
                <w:ins w:id="126" w:author="Georg Hampel - 1" w:date="2019-09-25T16:15:00Z"/>
                <w:rFonts w:eastAsia="Times New Roman" w:cs="Times New Roman"/>
                <w:lang w:eastAsia="en-US"/>
              </w:rPr>
            </w:pPr>
            <w:ins w:id="127" w:author="Georg Hampel - 1" w:date="2019-09-27T10:41:00Z">
              <w:del w:id="128" w:author="QC-4" w:date="2019-11-05T11:03:00Z">
                <w:r w:rsidDel="00741E7A">
                  <w:rPr>
                    <w:rFonts w:eastAsia="Times New Roman" w:cs="Times New Roman"/>
                    <w:lang w:eastAsia="en-US"/>
                  </w:rPr>
                  <w:delText xml:space="preserve">-  </w:delText>
                </w:r>
              </w:del>
            </w:ins>
            <w:ins w:id="129" w:author="Georg Hampel - 1" w:date="2019-09-27T13:45:00Z">
              <w:del w:id="130" w:author="QC-4" w:date="2019-11-05T11:03:00Z">
                <w:r w:rsidR="006F0EE0" w:rsidDel="00741E7A">
                  <w:rPr>
                    <w:rFonts w:eastAsia="Times New Roman" w:cs="Times New Roman"/>
                    <w:lang w:eastAsia="en-US"/>
                  </w:rPr>
                  <w:delText>IAB-dedicated NGC: How</w:delText>
                </w:r>
              </w:del>
            </w:ins>
            <w:ins w:id="131" w:author="Georg Hampel - 1" w:date="2019-09-27T13:46:00Z">
              <w:del w:id="132" w:author="QC-4" w:date="2019-11-05T11:03:00Z">
                <w:r w:rsidR="006F0EE0" w:rsidDel="00741E7A">
                  <w:rPr>
                    <w:rFonts w:eastAsia="Times New Roman" w:cs="Times New Roman"/>
                    <w:lang w:eastAsia="en-US"/>
                  </w:rPr>
                  <w:delText xml:space="preserve"> to bar EN-DC UEs from accessing IAB-nodes while allowing IAB-node MT access.</w:delText>
                </w:r>
              </w:del>
            </w:ins>
          </w:p>
          <w:p w14:paraId="0ABED5F6" w14:textId="77777777" w:rsidR="00A52986" w:rsidRDefault="00A52986" w:rsidP="00A52986">
            <w:pPr>
              <w:pStyle w:val="maintext"/>
              <w:spacing w:line="240" w:lineRule="auto"/>
              <w:ind w:left="864" w:firstLineChars="0" w:hanging="288"/>
              <w:jc w:val="left"/>
              <w:rPr>
                <w:ins w:id="133" w:author="Georg Hampel - 1" w:date="2019-09-25T16:15:00Z"/>
                <w:rFonts w:eastAsia="Times New Roman" w:cs="Times New Roman"/>
                <w:lang w:eastAsia="en-US"/>
              </w:rPr>
            </w:pPr>
          </w:p>
          <w:p w14:paraId="5622F032" w14:textId="77777777" w:rsidR="00A52986" w:rsidRDefault="00A52986" w:rsidP="00A52986">
            <w:pPr>
              <w:pStyle w:val="maintext"/>
              <w:spacing w:line="240" w:lineRule="auto"/>
              <w:ind w:left="576" w:firstLineChars="0" w:hanging="288"/>
              <w:jc w:val="left"/>
              <w:rPr>
                <w:ins w:id="134" w:author="Georg Hampel - 1" w:date="2019-09-25T16:15:00Z"/>
                <w:rFonts w:eastAsia="Times New Roman" w:cs="Times New Roman"/>
                <w:lang w:eastAsia="en-US"/>
              </w:rPr>
            </w:pPr>
            <w:ins w:id="135" w:author="Georg Hampel - 1" w:date="2019-09-25T16:15:00Z">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w:t>
              </w:r>
            </w:ins>
            <w:ins w:id="136" w:author="Georg Hampel - 1" w:date="2019-09-27T10:42:00Z">
              <w:r w:rsidR="00306271">
                <w:rPr>
                  <w:rFonts w:eastAsia="Times New Roman" w:cs="Times New Roman"/>
                  <w:lang w:eastAsia="en-US"/>
                </w:rPr>
                <w:t>[106</w:t>
              </w:r>
            </w:ins>
            <w:ins w:id="137" w:author="Georg Hampel - 1" w:date="2019-09-25T16:15:00Z">
              <w:r>
                <w:rPr>
                  <w:rFonts w:eastAsia="Times New Roman" w:cs="Times New Roman"/>
                  <w:lang w:eastAsia="en-US"/>
                </w:rPr>
                <w:t>#46</w:t>
              </w:r>
            </w:ins>
            <w:ins w:id="138" w:author="Georg Hampel - 1" w:date="2019-09-27T10:42:00Z">
              <w:r w:rsidR="00306271">
                <w:rPr>
                  <w:rFonts w:eastAsia="Times New Roman" w:cs="Times New Roman"/>
                  <w:lang w:eastAsia="en-US"/>
                </w:rPr>
                <w:t>]</w:t>
              </w:r>
            </w:ins>
            <w:ins w:id="139" w:author="Georg Hampel - 1" w:date="2019-09-25T16:15:00Z">
              <w:r>
                <w:rPr>
                  <w:rFonts w:eastAsia="Times New Roman" w:cs="Times New Roman"/>
                  <w:lang w:eastAsia="en-US"/>
                </w:rPr>
                <w:t>)</w:t>
              </w:r>
            </w:ins>
          </w:p>
          <w:p w14:paraId="15657FFD" w14:textId="77777777" w:rsidR="00A52986" w:rsidRDefault="00A52986" w:rsidP="00A52986">
            <w:pPr>
              <w:pStyle w:val="maintext"/>
              <w:spacing w:line="240" w:lineRule="auto"/>
              <w:ind w:left="864" w:firstLineChars="0" w:hanging="288"/>
              <w:jc w:val="left"/>
              <w:rPr>
                <w:ins w:id="140" w:author="Georg Hampel - 1" w:date="2019-09-25T16:15:00Z"/>
                <w:rFonts w:eastAsia="Times New Roman" w:cs="Times New Roman"/>
                <w:lang w:eastAsia="en-US"/>
              </w:rPr>
            </w:pPr>
            <w:ins w:id="141" w:author="Georg Hampel - 1" w:date="2019-09-25T16:15:00Z">
              <w:r>
                <w:rPr>
                  <w:rFonts w:eastAsia="Times New Roman" w:cs="Times New Roman"/>
                  <w:lang w:eastAsia="en-US"/>
                </w:rPr>
                <w:t xml:space="preserve">-  </w:t>
              </w:r>
            </w:ins>
            <w:ins w:id="142" w:author="Georg Hampel - 1" w:date="2019-09-25T16:24:00Z">
              <w:r w:rsidR="0043393F">
                <w:rPr>
                  <w:rFonts w:eastAsia="Times New Roman" w:cs="Times New Roman"/>
                  <w:lang w:eastAsia="en-US"/>
                </w:rPr>
                <w:t>Discuss stage 3 issues</w:t>
              </w:r>
              <w:proofErr w:type="gramStart"/>
              <w:r w:rsidR="0043393F">
                <w:rPr>
                  <w:rFonts w:eastAsia="Times New Roman" w:cs="Times New Roman"/>
                  <w:lang w:eastAsia="en-US"/>
                </w:rPr>
                <w:t>, in particular</w:t>
              </w:r>
            </w:ins>
            <w:ins w:id="143" w:author="Georg Hampel - 1" w:date="2019-09-25T16:31:00Z">
              <w:r w:rsidR="003D2286">
                <w:rPr>
                  <w:rFonts w:eastAsia="Times New Roman" w:cs="Times New Roman"/>
                  <w:lang w:eastAsia="en-US"/>
                </w:rPr>
                <w:t>,</w:t>
              </w:r>
            </w:ins>
            <w:ins w:id="144" w:author="Georg Hampel - 1" w:date="2019-09-25T16:24:00Z">
              <w:r w:rsidR="0043393F">
                <w:rPr>
                  <w:rFonts w:eastAsia="Times New Roman" w:cs="Times New Roman"/>
                  <w:lang w:eastAsia="en-US"/>
                </w:rPr>
                <w:t xml:space="preserve"> if</w:t>
              </w:r>
              <w:proofErr w:type="gramEnd"/>
              <w:r w:rsidR="0043393F">
                <w:rPr>
                  <w:rFonts w:eastAsia="Times New Roman" w:cs="Times New Roman"/>
                  <w:lang w:eastAsia="en-US"/>
                </w:rPr>
                <w:t xml:space="preserve"> a new </w:t>
              </w:r>
            </w:ins>
            <w:ins w:id="145" w:author="Georg Hampel - 1" w:date="2019-09-25T16:32:00Z">
              <w:r w:rsidR="003D2286">
                <w:rPr>
                  <w:rFonts w:eastAsia="Times New Roman" w:cs="Times New Roman"/>
                  <w:lang w:eastAsia="en-US"/>
                </w:rPr>
                <w:t>MAC CE</w:t>
              </w:r>
            </w:ins>
            <w:ins w:id="146" w:author="Georg Hampel - 1" w:date="2019-09-25T16:24:00Z">
              <w:r w:rsidR="0043393F">
                <w:rPr>
                  <w:rFonts w:eastAsia="Times New Roman" w:cs="Times New Roman"/>
                  <w:lang w:eastAsia="en-US"/>
                </w:rPr>
                <w:t xml:space="preserve"> format is necessary for </w:t>
              </w:r>
            </w:ins>
            <w:ins w:id="147" w:author="Georg Hampel - 1" w:date="2019-09-25T16:32:00Z">
              <w:r w:rsidR="003D2286">
                <w:rPr>
                  <w:rFonts w:eastAsia="Times New Roman" w:cs="Times New Roman"/>
                  <w:lang w:eastAsia="en-US"/>
                </w:rPr>
                <w:t>pre-emptive BSR</w:t>
              </w:r>
            </w:ins>
          </w:p>
          <w:p w14:paraId="71EBCDDF" w14:textId="77777777" w:rsidR="00A52986" w:rsidRDefault="00A52986" w:rsidP="00A52986">
            <w:pPr>
              <w:pStyle w:val="maintext"/>
              <w:spacing w:line="240" w:lineRule="auto"/>
              <w:ind w:left="864" w:firstLineChars="0" w:hanging="288"/>
              <w:jc w:val="left"/>
              <w:rPr>
                <w:ins w:id="148" w:author="Georg Hampel - 1" w:date="2019-09-25T16:15:00Z"/>
                <w:rFonts w:eastAsia="Times New Roman" w:cs="Times New Roman"/>
                <w:lang w:eastAsia="en-US"/>
              </w:rPr>
            </w:pPr>
          </w:p>
          <w:p w14:paraId="7E45D05B" w14:textId="77777777" w:rsidR="00A52986" w:rsidDel="00741E7A" w:rsidRDefault="00A52986" w:rsidP="00741E7A">
            <w:pPr>
              <w:pStyle w:val="maintext"/>
              <w:spacing w:line="240" w:lineRule="auto"/>
              <w:ind w:left="576" w:firstLineChars="0" w:hanging="288"/>
              <w:jc w:val="left"/>
              <w:rPr>
                <w:ins w:id="149" w:author="Georg Hampel - 1" w:date="2019-09-25T16:15:00Z"/>
                <w:del w:id="150" w:author="QC-4" w:date="2019-11-05T11:03:00Z"/>
                <w:rFonts w:eastAsia="Times New Roman" w:cs="Times New Roman"/>
                <w:lang w:eastAsia="en-US"/>
              </w:rPr>
            </w:pPr>
            <w:ins w:id="151" w:author="Georg Hampel - 1" w:date="2019-09-25T16:15:00Z">
              <w:del w:id="152" w:author="QC-4" w:date="2019-11-05T11:03:00Z">
                <w:r w:rsidDel="00741E7A">
                  <w:rPr>
                    <w:rFonts w:eastAsia="Times New Roman" w:cs="Times New Roman"/>
                    <w:lang w:eastAsia="en-US"/>
                  </w:rPr>
                  <w:delText>7)  QoS and radio-aware scheduling</w:delText>
                </w:r>
              </w:del>
            </w:ins>
          </w:p>
          <w:p w14:paraId="57572613" w14:textId="77777777" w:rsidR="00A52986" w:rsidRDefault="00A52986">
            <w:pPr>
              <w:pStyle w:val="maintext"/>
              <w:spacing w:line="240" w:lineRule="auto"/>
              <w:ind w:left="576" w:firstLineChars="0" w:hanging="288"/>
              <w:jc w:val="left"/>
              <w:rPr>
                <w:ins w:id="153" w:author="Georg Hampel - 1" w:date="2019-09-25T16:15:00Z"/>
                <w:rFonts w:eastAsia="Times New Roman" w:cs="Times New Roman"/>
                <w:lang w:eastAsia="en-US"/>
              </w:rPr>
              <w:pPrChange w:id="154" w:author="QC-4" w:date="2019-11-05T11:03:00Z">
                <w:pPr>
                  <w:pStyle w:val="maintext"/>
                  <w:spacing w:line="240" w:lineRule="auto"/>
                  <w:ind w:left="864" w:firstLineChars="0" w:hanging="288"/>
                  <w:jc w:val="left"/>
                </w:pPr>
              </w:pPrChange>
            </w:pPr>
            <w:ins w:id="155" w:author="Georg Hampel - 1" w:date="2019-09-25T16:15:00Z">
              <w:del w:id="156" w:author="QC-4" w:date="2019-11-05T11:03:00Z">
                <w:r w:rsidDel="00741E7A">
                  <w:rPr>
                    <w:rFonts w:eastAsia="Times New Roman" w:cs="Times New Roman"/>
                    <w:lang w:eastAsia="en-US"/>
                  </w:rPr>
                  <w:delText xml:space="preserve">-  </w:delText>
                </w:r>
              </w:del>
            </w:ins>
            <w:ins w:id="157" w:author="Georg Hampel - 1" w:date="2019-09-27T10:43:00Z">
              <w:del w:id="158" w:author="QC-4" w:date="2019-11-05T11:03:00Z">
                <w:r w:rsidR="00306271" w:rsidDel="00741E7A">
                  <w:rPr>
                    <w:rFonts w:eastAsia="Times New Roman" w:cs="Times New Roman"/>
                    <w:lang w:eastAsia="en-US"/>
                  </w:rPr>
                  <w:delText>Discuss and agree on stage 2</w:delText>
                </w:r>
              </w:del>
            </w:ins>
            <w:ins w:id="159" w:author="Georg Hampel - 1" w:date="2019-09-25T16:15:00Z">
              <w:del w:id="160" w:author="QC-4" w:date="2019-11-05T11:03:00Z">
                <w:r w:rsidDel="00741E7A">
                  <w:rPr>
                    <w:rFonts w:eastAsia="Times New Roman" w:cs="Times New Roman"/>
                    <w:lang w:eastAsia="en-US"/>
                  </w:rPr>
                  <w:delText xml:space="preserve"> </w:delText>
                </w:r>
              </w:del>
            </w:ins>
            <w:ins w:id="161" w:author="Georg Hampel - 1" w:date="2019-09-27T10:43:00Z">
              <w:del w:id="162" w:author="QC-4" w:date="2019-11-05T11:03:00Z">
                <w:r w:rsidR="00306271" w:rsidDel="00741E7A">
                  <w:rPr>
                    <w:rFonts w:eastAsia="Times New Roman" w:cs="Times New Roman"/>
                    <w:lang w:eastAsia="en-US"/>
                  </w:rPr>
                  <w:delText>issues</w:delText>
                </w:r>
              </w:del>
            </w:ins>
            <w:ins w:id="163" w:author="Georg Hampel - 1" w:date="2019-09-25T16:15:00Z">
              <w:r>
                <w:rPr>
                  <w:rFonts w:eastAsia="Times New Roman" w:cs="Times New Roman"/>
                  <w:lang w:eastAsia="en-US"/>
                </w:rPr>
                <w:t xml:space="preserve"> </w:t>
              </w:r>
            </w:ins>
          </w:p>
          <w:p w14:paraId="455C79D9" w14:textId="77777777" w:rsidR="00A52986" w:rsidRDefault="00A52986" w:rsidP="00A52986">
            <w:pPr>
              <w:pStyle w:val="maintext"/>
              <w:spacing w:line="240" w:lineRule="auto"/>
              <w:ind w:left="864" w:firstLineChars="0" w:hanging="288"/>
              <w:jc w:val="left"/>
              <w:rPr>
                <w:ins w:id="164" w:author="Georg Hampel - 1" w:date="2019-09-25T16:15:00Z"/>
                <w:rFonts w:eastAsia="Times New Roman" w:cs="Times New Roman"/>
                <w:lang w:eastAsia="en-US"/>
              </w:rPr>
            </w:pPr>
          </w:p>
          <w:p w14:paraId="07BB5699" w14:textId="77777777" w:rsidR="003D2286" w:rsidRDefault="003D2286" w:rsidP="003D2286">
            <w:pPr>
              <w:pStyle w:val="maintext"/>
              <w:spacing w:line="240" w:lineRule="auto"/>
              <w:ind w:left="288" w:firstLineChars="0" w:firstLine="0"/>
              <w:jc w:val="left"/>
              <w:rPr>
                <w:ins w:id="165" w:author="Georg Hampel - 1" w:date="2019-09-25T16:33:00Z"/>
                <w:rFonts w:eastAsia="Times New Roman" w:cs="Times New Roman"/>
                <w:lang w:eastAsia="en-US"/>
              </w:rPr>
            </w:pPr>
            <w:ins w:id="166" w:author="Georg Hampel - 1" w:date="2019-09-25T16:33:00Z">
              <w:r>
                <w:rPr>
                  <w:rFonts w:eastAsia="Times New Roman" w:cs="Times New Roman"/>
                  <w:lang w:eastAsia="en-US"/>
                </w:rPr>
                <w:t>8</w:t>
              </w:r>
              <w:r w:rsidRPr="004477E7">
                <w:rPr>
                  <w:rFonts w:eastAsia="Times New Roman" w:cs="Times New Roman"/>
                  <w:lang w:eastAsia="en-US"/>
                </w:rPr>
                <w:t xml:space="preserve">) </w:t>
              </w:r>
              <w:r>
                <w:rPr>
                  <w:rFonts w:eastAsia="Times New Roman" w:cs="Times New Roman"/>
                  <w:lang w:eastAsia="en-US"/>
                </w:rPr>
                <w:t xml:space="preserve">  </w:t>
              </w:r>
              <w:r w:rsidRPr="004477E7">
                <w:rPr>
                  <w:rFonts w:eastAsia="Times New Roman" w:cs="Times New Roman"/>
                  <w:lang w:eastAsia="en-US"/>
                </w:rPr>
                <w:t>Extension of LCID space and potentially LCG space</w:t>
              </w:r>
            </w:ins>
          </w:p>
          <w:p w14:paraId="38F5DA1D" w14:textId="77777777" w:rsidR="003D2286" w:rsidRDefault="003D2286" w:rsidP="003D2286">
            <w:pPr>
              <w:pStyle w:val="maintext"/>
              <w:spacing w:line="240" w:lineRule="auto"/>
              <w:ind w:left="576" w:firstLineChars="0" w:firstLine="0"/>
              <w:jc w:val="left"/>
              <w:rPr>
                <w:ins w:id="167" w:author="Georg Hampel - 1" w:date="2019-09-25T16:33:00Z"/>
                <w:rFonts w:eastAsia="Times New Roman" w:cs="Times New Roman"/>
                <w:lang w:eastAsia="en-US"/>
              </w:rPr>
            </w:pPr>
            <w:ins w:id="168" w:author="Georg Hampel - 1" w:date="2019-09-25T16:33:00Z">
              <w:r>
                <w:rPr>
                  <w:rFonts w:eastAsia="Times New Roman" w:cs="Times New Roman"/>
                  <w:lang w:eastAsia="en-US"/>
                </w:rPr>
                <w:t xml:space="preserve">- </w:t>
              </w:r>
            </w:ins>
            <w:ins w:id="169" w:author="Georg Hampel - 1" w:date="2019-09-27T10:43:00Z">
              <w:r w:rsidR="00D048E7">
                <w:rPr>
                  <w:rFonts w:eastAsia="Times New Roman" w:cs="Times New Roman"/>
                  <w:lang w:eastAsia="en-US"/>
                </w:rPr>
                <w:t xml:space="preserve">Discuss </w:t>
              </w:r>
            </w:ins>
            <w:ins w:id="170" w:author="Georg Hampel - 1" w:date="2019-09-25T16:33:00Z">
              <w:r>
                <w:rPr>
                  <w:rFonts w:eastAsia="Times New Roman" w:cs="Times New Roman"/>
                  <w:lang w:eastAsia="en-US"/>
                </w:rPr>
                <w:t xml:space="preserve">stage-3 </w:t>
              </w:r>
            </w:ins>
          </w:p>
          <w:p w14:paraId="4ABD5CA8" w14:textId="77777777" w:rsidR="003D2286" w:rsidRDefault="003D2286" w:rsidP="00A52986">
            <w:pPr>
              <w:pStyle w:val="maintext"/>
              <w:spacing w:line="240" w:lineRule="auto"/>
              <w:ind w:left="288" w:firstLineChars="0" w:firstLine="0"/>
              <w:jc w:val="left"/>
              <w:rPr>
                <w:ins w:id="171" w:author="Georg Hampel - 1" w:date="2019-09-25T16:33:00Z"/>
                <w:rFonts w:eastAsia="Times New Roman" w:cs="Times New Roman"/>
                <w:lang w:eastAsia="en-US"/>
              </w:rPr>
            </w:pPr>
          </w:p>
          <w:p w14:paraId="5D9875DE" w14:textId="77777777" w:rsidR="00A52986" w:rsidRDefault="00A52986" w:rsidP="00A52986">
            <w:pPr>
              <w:pStyle w:val="maintext"/>
              <w:spacing w:line="240" w:lineRule="auto"/>
              <w:ind w:left="288" w:firstLineChars="0" w:firstLine="0"/>
              <w:jc w:val="left"/>
              <w:rPr>
                <w:ins w:id="172" w:author="Georg Hampel - 1" w:date="2019-09-25T16:15:00Z"/>
                <w:rFonts w:eastAsia="Times New Roman" w:cs="Times New Roman"/>
                <w:lang w:eastAsia="en-US"/>
              </w:rPr>
            </w:pPr>
            <w:ins w:id="173" w:author="Georg Hampel - 1" w:date="2019-09-25T16:15:00Z">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ins>
          </w:p>
          <w:p w14:paraId="3CEEA183" w14:textId="77777777" w:rsidR="00A52986" w:rsidDel="00741E7A" w:rsidRDefault="00A52986" w:rsidP="00A52986">
            <w:pPr>
              <w:pStyle w:val="maintext"/>
              <w:spacing w:line="240" w:lineRule="auto"/>
              <w:ind w:left="864" w:firstLineChars="0" w:hanging="288"/>
              <w:jc w:val="left"/>
              <w:rPr>
                <w:ins w:id="174" w:author="Georg Hampel - 1" w:date="2019-09-25T16:15:00Z"/>
                <w:del w:id="175" w:author="QC-4" w:date="2019-11-05T11:03:00Z"/>
                <w:rFonts w:eastAsia="Times New Roman" w:cs="Times New Roman"/>
                <w:lang w:eastAsia="en-US"/>
              </w:rPr>
            </w:pPr>
            <w:ins w:id="176" w:author="Georg Hampel - 1" w:date="2019-09-25T16:15:00Z">
              <w:del w:id="177" w:author="QC-4" w:date="2019-11-05T11:03:00Z">
                <w:r w:rsidDel="00741E7A">
                  <w:rPr>
                    <w:rFonts w:eastAsia="Times New Roman" w:cs="Times New Roman"/>
                    <w:lang w:eastAsia="en-US"/>
                  </w:rPr>
                  <w:delText xml:space="preserve">-  </w:delText>
                </w:r>
              </w:del>
            </w:ins>
            <w:ins w:id="178" w:author="Georg Hampel - 1" w:date="2019-09-25T16:33:00Z">
              <w:del w:id="179" w:author="QC-4" w:date="2019-11-05T11:03:00Z">
                <w:r w:rsidR="003D2286" w:rsidDel="00741E7A">
                  <w:rPr>
                    <w:rFonts w:eastAsia="Times New Roman" w:cs="Times New Roman"/>
                    <w:lang w:eastAsia="en-US"/>
                  </w:rPr>
                  <w:delText xml:space="preserve">LS from RAN1 </w:delText>
                </w:r>
              </w:del>
            </w:ins>
            <w:ins w:id="180" w:author="Georg Hampel - 1" w:date="2019-09-25T16:15:00Z">
              <w:del w:id="181" w:author="QC-4" w:date="2019-11-05T11:03:00Z">
                <w:r w:rsidDel="00741E7A">
                  <w:rPr>
                    <w:rFonts w:eastAsia="Times New Roman" w:cs="Times New Roman"/>
                    <w:lang w:eastAsia="en-US"/>
                  </w:rPr>
                  <w:delText>PHY-layer configuration</w:delText>
                </w:r>
              </w:del>
            </w:ins>
          </w:p>
          <w:p w14:paraId="29B6EC98" w14:textId="77777777" w:rsidR="003D2286" w:rsidRDefault="00A52986" w:rsidP="00A52986">
            <w:pPr>
              <w:pStyle w:val="maintext"/>
              <w:spacing w:line="240" w:lineRule="auto"/>
              <w:ind w:left="864" w:firstLineChars="0" w:hanging="288"/>
              <w:jc w:val="left"/>
              <w:rPr>
                <w:ins w:id="182" w:author="Georg Hampel - 1" w:date="2019-09-25T16:33:00Z"/>
                <w:rFonts w:eastAsia="Times New Roman" w:cs="Times New Roman"/>
                <w:lang w:eastAsia="en-US"/>
              </w:rPr>
            </w:pPr>
            <w:ins w:id="183" w:author="Georg Hampel - 1" w:date="2019-09-25T16:15:00Z">
              <w:r>
                <w:rPr>
                  <w:rFonts w:eastAsia="Times New Roman" w:cs="Times New Roman"/>
                  <w:lang w:eastAsia="en-US"/>
                </w:rPr>
                <w:t>-</w:t>
              </w:r>
            </w:ins>
            <w:ins w:id="184" w:author="Georg Hampel - 1" w:date="2019-09-25T16:33:00Z">
              <w:r w:rsidR="003D2286">
                <w:rPr>
                  <w:rFonts w:eastAsia="Times New Roman" w:cs="Times New Roman"/>
                  <w:lang w:eastAsia="en-US"/>
                </w:rPr>
                <w:t xml:space="preserve">  LS from RAN3 on IAB indication and parent indication</w:t>
              </w:r>
            </w:ins>
            <w:ins w:id="185" w:author="Georg Hampel - 1" w:date="2019-09-25T16:15:00Z">
              <w:r>
                <w:rPr>
                  <w:rFonts w:eastAsia="Times New Roman" w:cs="Times New Roman"/>
                  <w:lang w:eastAsia="en-US"/>
                </w:rPr>
                <w:t xml:space="preserve">  </w:t>
              </w:r>
            </w:ins>
          </w:p>
          <w:p w14:paraId="699F3A10" w14:textId="77777777" w:rsidR="00250B04" w:rsidRDefault="00D50FAB" w:rsidP="00A52986">
            <w:pPr>
              <w:pStyle w:val="maintext"/>
              <w:spacing w:line="240" w:lineRule="auto"/>
              <w:ind w:left="864" w:firstLineChars="0" w:hanging="288"/>
              <w:jc w:val="left"/>
              <w:rPr>
                <w:ins w:id="186" w:author="Georg Hampel - 1" w:date="2019-09-27T10:51:00Z"/>
                <w:rFonts w:eastAsia="Times New Roman" w:cs="Times New Roman"/>
                <w:lang w:eastAsia="en-US"/>
              </w:rPr>
            </w:pPr>
            <w:ins w:id="187" w:author="Georg Hampel - 1" w:date="2019-09-25T16:37:00Z">
              <w:r>
                <w:rPr>
                  <w:rFonts w:eastAsia="Times New Roman" w:cs="Times New Roman"/>
                  <w:lang w:eastAsia="en-US"/>
                </w:rPr>
                <w:t xml:space="preserve">- </w:t>
              </w:r>
            </w:ins>
            <w:ins w:id="188" w:author="Georg Hampel - 1" w:date="2019-09-27T10:51:00Z">
              <w:r w:rsidR="00250B04">
                <w:rPr>
                  <w:rFonts w:eastAsia="Times New Roman" w:cs="Times New Roman"/>
                  <w:lang w:eastAsia="en-US"/>
                </w:rPr>
                <w:t xml:space="preserve"> Ru</w:t>
              </w:r>
            </w:ins>
            <w:ins w:id="189" w:author="Georg Hampel - 1" w:date="2019-09-27T10:52:00Z">
              <w:r w:rsidR="00250B04">
                <w:rPr>
                  <w:rFonts w:eastAsia="Times New Roman" w:cs="Times New Roman"/>
                  <w:lang w:eastAsia="en-US"/>
                </w:rPr>
                <w:t xml:space="preserve">nning CR 38.331 (email </w:t>
              </w:r>
              <w:r w:rsidR="00084591">
                <w:rPr>
                  <w:rFonts w:eastAsia="Times New Roman" w:cs="Times New Roman"/>
                  <w:lang w:eastAsia="en-US"/>
                </w:rPr>
                <w:t>discussion</w:t>
              </w:r>
              <w:r w:rsidR="00250B04">
                <w:rPr>
                  <w:rFonts w:eastAsia="Times New Roman" w:cs="Times New Roman"/>
                  <w:lang w:eastAsia="en-US"/>
                </w:rPr>
                <w:t xml:space="preserve"> [107#52]</w:t>
              </w:r>
              <w:r w:rsidR="00084591">
                <w:rPr>
                  <w:rFonts w:eastAsia="Times New Roman" w:cs="Times New Roman"/>
                  <w:lang w:eastAsia="en-US"/>
                </w:rPr>
                <w:t>)</w:t>
              </w:r>
            </w:ins>
          </w:p>
          <w:p w14:paraId="1C837685" w14:textId="77777777" w:rsidR="00D50FAB" w:rsidRDefault="00250B04" w:rsidP="00A52986">
            <w:pPr>
              <w:pStyle w:val="maintext"/>
              <w:spacing w:line="240" w:lineRule="auto"/>
              <w:ind w:left="864" w:firstLineChars="0" w:hanging="288"/>
              <w:jc w:val="left"/>
              <w:rPr>
                <w:ins w:id="190" w:author="Georg Hampel - 1" w:date="2019-09-25T16:34:00Z"/>
                <w:rFonts w:eastAsia="Times New Roman" w:cs="Times New Roman"/>
                <w:lang w:eastAsia="en-US"/>
              </w:rPr>
            </w:pPr>
            <w:ins w:id="191" w:author="Georg Hampel - 1" w:date="2019-09-27T10:52:00Z">
              <w:r>
                <w:rPr>
                  <w:rFonts w:eastAsia="Times New Roman" w:cs="Times New Roman"/>
                  <w:lang w:eastAsia="en-US"/>
                </w:rPr>
                <w:t xml:space="preserve">-  </w:t>
              </w:r>
            </w:ins>
            <w:ins w:id="192" w:author="Georg Hampel - 1" w:date="2019-09-25T16:37:00Z">
              <w:r w:rsidR="00D50FAB">
                <w:rPr>
                  <w:rFonts w:eastAsia="Times New Roman" w:cs="Times New Roman"/>
                  <w:lang w:eastAsia="en-US"/>
                </w:rPr>
                <w:t xml:space="preserve">Start </w:t>
              </w:r>
            </w:ins>
            <w:ins w:id="193" w:author="Georg Hampel - 1" w:date="2019-09-25T16:38:00Z">
              <w:r w:rsidR="00D50FAB">
                <w:rPr>
                  <w:rFonts w:eastAsia="Times New Roman" w:cs="Times New Roman"/>
                  <w:lang w:eastAsia="en-US"/>
                </w:rPr>
                <w:t xml:space="preserve">running </w:t>
              </w:r>
            </w:ins>
            <w:ins w:id="194" w:author="Georg Hampel - 1" w:date="2019-09-27T10:52:00Z">
              <w:r>
                <w:rPr>
                  <w:rFonts w:eastAsia="Times New Roman" w:cs="Times New Roman"/>
                  <w:lang w:eastAsia="en-US"/>
                </w:rPr>
                <w:t>CR on</w:t>
              </w:r>
            </w:ins>
            <w:ins w:id="195" w:author="Georg Hampel - 1" w:date="2019-09-25T16:38:00Z">
              <w:r w:rsidR="00D50FAB">
                <w:rPr>
                  <w:rFonts w:eastAsia="Times New Roman" w:cs="Times New Roman"/>
                  <w:lang w:eastAsia="en-US"/>
                </w:rPr>
                <w:t xml:space="preserve"> 38.321.</w:t>
              </w:r>
            </w:ins>
          </w:p>
          <w:p w14:paraId="7A6685B5" w14:textId="77777777" w:rsidR="00A52986" w:rsidRDefault="00A52986" w:rsidP="00A52986">
            <w:pPr>
              <w:pStyle w:val="maintext"/>
              <w:spacing w:line="240" w:lineRule="auto"/>
              <w:ind w:left="864" w:firstLineChars="0" w:hanging="288"/>
              <w:jc w:val="left"/>
              <w:rPr>
                <w:ins w:id="196" w:author="Georg Hampel - 1" w:date="2019-09-25T16:15:00Z"/>
                <w:rFonts w:eastAsia="Times New Roman" w:cs="Times New Roman"/>
                <w:lang w:eastAsia="en-US"/>
              </w:rPr>
            </w:pPr>
            <w:ins w:id="197" w:author="Georg Hampel - 1" w:date="2019-09-25T16:15:00Z">
              <w:r>
                <w:rPr>
                  <w:rFonts w:eastAsia="Times New Roman" w:cs="Times New Roman"/>
                  <w:lang w:eastAsia="en-US"/>
                </w:rPr>
                <w:t>- Others</w:t>
              </w:r>
            </w:ins>
          </w:p>
          <w:p w14:paraId="4A247633" w14:textId="77777777" w:rsidR="00A52986" w:rsidRDefault="00A52986" w:rsidP="00A52986">
            <w:pPr>
              <w:pStyle w:val="maintext"/>
              <w:spacing w:line="240" w:lineRule="auto"/>
              <w:ind w:left="288" w:firstLineChars="0" w:firstLine="0"/>
              <w:jc w:val="left"/>
              <w:rPr>
                <w:ins w:id="198" w:author="Georg Hampel - 1" w:date="2019-09-25T16:15:00Z"/>
                <w:rFonts w:eastAsia="Times New Roman" w:cs="Times New Roman"/>
                <w:lang w:eastAsia="en-US"/>
              </w:rPr>
            </w:pPr>
          </w:p>
          <w:p w14:paraId="73D76FB2" w14:textId="77777777" w:rsidR="00A52986" w:rsidRDefault="00A52986" w:rsidP="00A52986">
            <w:pPr>
              <w:pStyle w:val="maintext"/>
              <w:spacing w:line="240" w:lineRule="auto"/>
              <w:ind w:firstLineChars="0" w:firstLine="0"/>
              <w:jc w:val="left"/>
              <w:rPr>
                <w:ins w:id="199" w:author="Georg Hampel - 1" w:date="2019-09-25T16:15:00Z"/>
                <w:rFonts w:eastAsia="Times New Roman" w:cs="Times New Roman"/>
                <w:lang w:eastAsia="en-US"/>
              </w:rPr>
            </w:pPr>
          </w:p>
          <w:p w14:paraId="2AE4F275" w14:textId="77777777" w:rsidR="00D95F4A" w:rsidRDefault="00D95F4A">
            <w:pPr>
              <w:pStyle w:val="maintext"/>
              <w:spacing w:line="240" w:lineRule="auto"/>
              <w:ind w:firstLineChars="0" w:firstLine="0"/>
              <w:jc w:val="left"/>
              <w:pPrChange w:id="200" w:author="Georg Hampel - 1" w:date="2019-09-25T16:37:00Z">
                <w:pPr>
                  <w:pStyle w:val="maintext"/>
                  <w:spacing w:line="240" w:lineRule="auto"/>
                  <w:ind w:left="288" w:firstLineChars="0" w:hanging="288"/>
                  <w:jc w:val="left"/>
                </w:pPr>
              </w:pPrChange>
            </w:pPr>
          </w:p>
        </w:tc>
      </w:tr>
      <w:bookmarkEnd w:id="52"/>
      <w:tr w:rsidR="001C2B2E" w14:paraId="18CD5657" w14:textId="77777777" w:rsidTr="00A54875">
        <w:tc>
          <w:tcPr>
            <w:tcW w:w="1028" w:type="dxa"/>
            <w:shd w:val="clear" w:color="auto" w:fill="FFD966"/>
          </w:tcPr>
          <w:p w14:paraId="35EE4DC0" w14:textId="77777777" w:rsidR="001C2B2E" w:rsidRDefault="001C2B2E" w:rsidP="001C2B2E">
            <w:pPr>
              <w:spacing w:before="60" w:after="60"/>
            </w:pPr>
            <w:r>
              <w:t>RAN3</w:t>
            </w:r>
          </w:p>
        </w:tc>
        <w:tc>
          <w:tcPr>
            <w:tcW w:w="928" w:type="dxa"/>
            <w:shd w:val="clear" w:color="auto" w:fill="FFD966"/>
          </w:tcPr>
          <w:p w14:paraId="122996A5" w14:textId="77777777" w:rsidR="001C2B2E" w:rsidRDefault="001C2B2E" w:rsidP="001C2B2E">
            <w:pPr>
              <w:spacing w:before="60" w:after="60"/>
            </w:pPr>
            <w:r>
              <w:t>#105bis</w:t>
            </w:r>
          </w:p>
        </w:tc>
        <w:tc>
          <w:tcPr>
            <w:tcW w:w="1122" w:type="dxa"/>
            <w:shd w:val="clear" w:color="auto" w:fill="FFD966"/>
          </w:tcPr>
          <w:p w14:paraId="6084EDE3" w14:textId="77777777" w:rsidR="001C2B2E" w:rsidRDefault="001C2B2E" w:rsidP="001C2B2E">
            <w:pPr>
              <w:spacing w:before="60" w:after="60"/>
            </w:pPr>
            <w:r>
              <w:t>Oct 14-18, 2019</w:t>
            </w:r>
          </w:p>
        </w:tc>
        <w:tc>
          <w:tcPr>
            <w:tcW w:w="720" w:type="dxa"/>
            <w:shd w:val="clear" w:color="auto" w:fill="FFD966"/>
          </w:tcPr>
          <w:p w14:paraId="66A71546" w14:textId="77777777" w:rsidR="001C2B2E" w:rsidRDefault="001C2B2E" w:rsidP="001C2B2E">
            <w:pPr>
              <w:spacing w:before="60" w:after="60"/>
              <w:jc w:val="center"/>
            </w:pPr>
            <w:r>
              <w:t>2</w:t>
            </w:r>
          </w:p>
        </w:tc>
        <w:tc>
          <w:tcPr>
            <w:tcW w:w="6007" w:type="dxa"/>
            <w:shd w:val="clear" w:color="auto" w:fill="FFD966"/>
          </w:tcPr>
          <w:p w14:paraId="32E80947" w14:textId="77777777" w:rsidR="00974B05" w:rsidRDefault="00974B05" w:rsidP="00974B05">
            <w:pPr>
              <w:pStyle w:val="ListParagraph"/>
              <w:spacing w:before="60" w:after="60"/>
              <w:ind w:left="288" w:hanging="288"/>
              <w:contextualSpacing w:val="0"/>
              <w:rPr>
                <w:ins w:id="201" w:author="Georg Hampel - 1" w:date="2019-09-25T16:43:00Z"/>
              </w:rPr>
            </w:pPr>
            <w:ins w:id="202" w:author="Georg Hampel - 1" w:date="2019-09-25T16:43:00Z">
              <w:r>
                <w:t>- Continue discussion of stage-2 aspects</w:t>
              </w:r>
            </w:ins>
          </w:p>
          <w:p w14:paraId="0AB8C363" w14:textId="77777777" w:rsidR="00974B05" w:rsidRDefault="00974B05" w:rsidP="00974B05">
            <w:pPr>
              <w:pStyle w:val="maintext"/>
              <w:spacing w:line="240" w:lineRule="auto"/>
              <w:ind w:firstLineChars="0" w:firstLine="0"/>
              <w:jc w:val="left"/>
              <w:rPr>
                <w:ins w:id="203" w:author="Georg Hampel - 1" w:date="2019-09-25T16:43:00Z"/>
                <w:rFonts w:eastAsia="Times New Roman" w:cs="Times New Roman"/>
                <w:lang w:eastAsia="en-US"/>
              </w:rPr>
            </w:pPr>
          </w:p>
          <w:p w14:paraId="6D2C513A" w14:textId="77777777" w:rsidR="00974B05" w:rsidRDefault="00974B05" w:rsidP="00974B05">
            <w:pPr>
              <w:pStyle w:val="maintext"/>
              <w:spacing w:line="240" w:lineRule="auto"/>
              <w:ind w:left="576" w:firstLineChars="0" w:hanging="288"/>
              <w:jc w:val="left"/>
              <w:rPr>
                <w:ins w:id="204" w:author="Georg Hampel - 1" w:date="2019-09-25T16:43:00Z"/>
                <w:rFonts w:eastAsia="Times New Roman" w:cs="Times New Roman"/>
                <w:lang w:eastAsia="en-US"/>
              </w:rPr>
            </w:pPr>
            <w:ins w:id="205" w:author="Georg Hampel - 1" w:date="2019-09-25T16:43:00Z">
              <w:r w:rsidRPr="006465F3">
                <w:rPr>
                  <w:rFonts w:eastAsia="Times New Roman" w:cs="Times New Roman"/>
                  <w:lang w:eastAsia="en-US"/>
                </w:rPr>
                <w:t xml:space="preserve">1) </w:t>
              </w:r>
              <w:r>
                <w:rPr>
                  <w:rFonts w:eastAsia="Times New Roman" w:cs="Times New Roman"/>
                  <w:lang w:eastAsia="en-US"/>
                </w:rPr>
                <w:t xml:space="preserve"> RAN3 aspects of architecture</w:t>
              </w:r>
            </w:ins>
          </w:p>
          <w:p w14:paraId="58351AFA" w14:textId="77777777" w:rsidR="00964344" w:rsidRDefault="00974B05" w:rsidP="00964344">
            <w:pPr>
              <w:pStyle w:val="maintext"/>
              <w:spacing w:line="240" w:lineRule="auto"/>
              <w:ind w:left="864" w:firstLineChars="0" w:hanging="288"/>
              <w:jc w:val="left"/>
              <w:rPr>
                <w:ins w:id="206" w:author="Georg Hampel - 1" w:date="2019-09-25T16:43:00Z"/>
                <w:rFonts w:eastAsia="Times New Roman" w:cs="Times New Roman"/>
                <w:lang w:eastAsia="en-US"/>
              </w:rPr>
            </w:pPr>
            <w:ins w:id="207" w:author="Georg Hampel - 1" w:date="2019-09-25T16:43:00Z">
              <w:r>
                <w:rPr>
                  <w:rFonts w:eastAsia="Times New Roman" w:cs="Times New Roman"/>
                  <w:lang w:eastAsia="en-US"/>
                </w:rPr>
                <w:t>-  Update baseline running CR to TS 38.401</w:t>
              </w:r>
            </w:ins>
            <w:ins w:id="208" w:author="QC-4" w:date="2019-11-05T11:06:00Z">
              <w:r w:rsidR="00964344">
                <w:rPr>
                  <w:rFonts w:eastAsia="Times New Roman" w:cs="Times New Roman"/>
                  <w:lang w:eastAsia="en-US"/>
                </w:rPr>
                <w:t>, TS 38.4</w:t>
              </w:r>
            </w:ins>
            <w:ins w:id="209" w:author="QC-4" w:date="2019-11-05T11:08:00Z">
              <w:r w:rsidR="00C23FA7">
                <w:rPr>
                  <w:rFonts w:eastAsia="Times New Roman" w:cs="Times New Roman"/>
                  <w:lang w:eastAsia="en-US"/>
                </w:rPr>
                <w:t>13</w:t>
              </w:r>
            </w:ins>
            <w:ins w:id="210" w:author="QC-4" w:date="2019-11-05T11:06:00Z">
              <w:r w:rsidR="00964344">
                <w:rPr>
                  <w:rFonts w:eastAsia="Times New Roman" w:cs="Times New Roman"/>
                  <w:lang w:eastAsia="en-US"/>
                </w:rPr>
                <w:t xml:space="preserve">, </w:t>
              </w:r>
            </w:ins>
            <w:ins w:id="211" w:author="QC-4" w:date="2019-11-05T11:08:00Z">
              <w:r w:rsidR="009A443C">
                <w:rPr>
                  <w:rFonts w:eastAsia="Times New Roman" w:cs="Times New Roman"/>
                  <w:lang w:eastAsia="en-US"/>
                </w:rPr>
                <w:t xml:space="preserve">TS </w:t>
              </w:r>
              <w:proofErr w:type="spellStart"/>
              <w:r w:rsidR="009A443C">
                <w:rPr>
                  <w:rFonts w:eastAsia="Times New Roman" w:cs="Times New Roman"/>
                  <w:lang w:eastAsia="en-US"/>
                </w:rPr>
                <w:t>TS</w:t>
              </w:r>
              <w:proofErr w:type="spellEnd"/>
              <w:r w:rsidR="009A443C">
                <w:rPr>
                  <w:rFonts w:eastAsia="Times New Roman" w:cs="Times New Roman"/>
                  <w:lang w:eastAsia="en-US"/>
                </w:rPr>
                <w:t xml:space="preserve"> 38.423, TS 36.413, TS 36.423</w:t>
              </w:r>
            </w:ins>
            <w:ins w:id="212" w:author="QC-4" w:date="2019-11-05T11:06:00Z">
              <w:r w:rsidR="00964344">
                <w:rPr>
                  <w:rFonts w:eastAsia="Times New Roman" w:cs="Times New Roman"/>
                  <w:lang w:eastAsia="en-US"/>
                </w:rPr>
                <w:t>.</w:t>
              </w:r>
            </w:ins>
          </w:p>
          <w:p w14:paraId="0858BADF" w14:textId="77777777" w:rsidR="00974B05" w:rsidRDefault="00974B05" w:rsidP="00974B05">
            <w:pPr>
              <w:pStyle w:val="maintext"/>
              <w:spacing w:line="240" w:lineRule="auto"/>
              <w:ind w:left="864" w:firstLineChars="0" w:hanging="288"/>
              <w:jc w:val="left"/>
              <w:rPr>
                <w:ins w:id="213" w:author="Georg Hampel - 1" w:date="2019-09-25T16:43:00Z"/>
                <w:rFonts w:eastAsia="Times New Roman" w:cs="Times New Roman"/>
                <w:lang w:eastAsia="en-US"/>
              </w:rPr>
            </w:pPr>
          </w:p>
          <w:p w14:paraId="4F05AC84" w14:textId="77777777" w:rsidR="00974B05" w:rsidRPr="006465F3" w:rsidRDefault="00974B05" w:rsidP="00974B05">
            <w:pPr>
              <w:pStyle w:val="maintext"/>
              <w:spacing w:line="240" w:lineRule="auto"/>
              <w:ind w:firstLineChars="0"/>
              <w:jc w:val="left"/>
              <w:rPr>
                <w:ins w:id="214" w:author="Georg Hampel - 1" w:date="2019-09-25T16:43:00Z"/>
                <w:rFonts w:eastAsia="Times New Roman" w:cs="Times New Roman"/>
                <w:lang w:eastAsia="en-US"/>
              </w:rPr>
            </w:pPr>
            <w:ins w:id="215" w:author="Georg Hampel - 1" w:date="2019-09-25T16:43:00Z">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ins>
          </w:p>
          <w:p w14:paraId="27B823F0" w14:textId="77777777" w:rsidR="00974B05" w:rsidRDefault="00974B05" w:rsidP="00974B05">
            <w:pPr>
              <w:pStyle w:val="maintext"/>
              <w:spacing w:line="240" w:lineRule="auto"/>
              <w:ind w:left="576" w:firstLineChars="0" w:firstLine="0"/>
              <w:jc w:val="left"/>
              <w:rPr>
                <w:ins w:id="216" w:author="Georg Hampel - 1" w:date="2019-09-25T16:43:00Z"/>
                <w:rFonts w:eastAsia="Times New Roman" w:cs="Times New Roman"/>
                <w:lang w:eastAsia="en-US"/>
              </w:rPr>
            </w:pPr>
            <w:ins w:id="217" w:author="Georg Hampel - 1" w:date="2019-09-25T16:43:00Z">
              <w:r>
                <w:rPr>
                  <w:rFonts w:eastAsia="Times New Roman" w:cs="Times New Roman"/>
                  <w:lang w:eastAsia="en-US"/>
                </w:rPr>
                <w:t>-    Finalize topology discovery</w:t>
              </w:r>
            </w:ins>
          </w:p>
          <w:p w14:paraId="5E477BD0" w14:textId="77777777" w:rsidR="00974B05" w:rsidRDefault="00974B05" w:rsidP="00974B05">
            <w:pPr>
              <w:pStyle w:val="maintext"/>
              <w:spacing w:line="240" w:lineRule="auto"/>
              <w:ind w:left="576" w:firstLineChars="0" w:firstLine="0"/>
              <w:jc w:val="left"/>
              <w:rPr>
                <w:ins w:id="218" w:author="Georg Hampel - 1" w:date="2019-09-25T16:49:00Z"/>
                <w:rFonts w:eastAsia="Times New Roman" w:cs="Times New Roman"/>
                <w:lang w:eastAsia="en-US"/>
              </w:rPr>
            </w:pPr>
            <w:ins w:id="219" w:author="Georg Hampel - 1" w:date="2019-09-25T16:43:00Z">
              <w:r>
                <w:rPr>
                  <w:rFonts w:eastAsia="Times New Roman" w:cs="Times New Roman"/>
                  <w:lang w:eastAsia="en-US"/>
                </w:rPr>
                <w:t xml:space="preserve">-    Finalize </w:t>
              </w:r>
            </w:ins>
            <w:ins w:id="220" w:author="Georg Hampel - 1" w:date="2019-09-25T16:44:00Z">
              <w:r>
                <w:rPr>
                  <w:rFonts w:eastAsia="Times New Roman" w:cs="Times New Roman"/>
                  <w:lang w:eastAsia="en-US"/>
                </w:rPr>
                <w:t>IP address allocation</w:t>
              </w:r>
            </w:ins>
          </w:p>
          <w:p w14:paraId="7765BB4B" w14:textId="77777777" w:rsidR="00974B05" w:rsidRPr="006465F3" w:rsidDel="00964344" w:rsidRDefault="00974B05" w:rsidP="00974B05">
            <w:pPr>
              <w:pStyle w:val="maintext"/>
              <w:spacing w:line="240" w:lineRule="auto"/>
              <w:ind w:left="576" w:firstLineChars="0" w:firstLine="0"/>
              <w:jc w:val="left"/>
              <w:rPr>
                <w:ins w:id="221" w:author="Georg Hampel - 1" w:date="2019-09-25T16:43:00Z"/>
                <w:del w:id="222" w:author="QC-4" w:date="2019-11-05T11:05:00Z"/>
                <w:rFonts w:eastAsia="Times New Roman" w:cs="Times New Roman"/>
                <w:lang w:eastAsia="en-US"/>
              </w:rPr>
            </w:pPr>
            <w:ins w:id="223" w:author="Georg Hampel - 1" w:date="2019-09-25T16:49:00Z">
              <w:del w:id="224" w:author="QC-4" w:date="2019-11-05T11:05:00Z">
                <w:r w:rsidDel="00964344">
                  <w:rPr>
                    <w:rFonts w:eastAsia="Times New Roman" w:cs="Times New Roman"/>
                    <w:lang w:eastAsia="en-US"/>
                  </w:rPr>
                  <w:delText>-    IAB-node DU integration</w:delText>
                </w:r>
              </w:del>
            </w:ins>
          </w:p>
          <w:p w14:paraId="14CF1932" w14:textId="77777777" w:rsidR="00974B05" w:rsidRDefault="00974B05" w:rsidP="00974B05">
            <w:pPr>
              <w:pStyle w:val="maintext"/>
              <w:spacing w:line="240" w:lineRule="auto"/>
              <w:ind w:left="288" w:firstLineChars="0" w:firstLine="0"/>
              <w:jc w:val="left"/>
              <w:rPr>
                <w:ins w:id="225" w:author="Georg Hampel - 1" w:date="2019-09-25T16:43:00Z"/>
                <w:rFonts w:eastAsia="Times New Roman" w:cs="Times New Roman"/>
                <w:lang w:eastAsia="en-US"/>
              </w:rPr>
            </w:pPr>
          </w:p>
          <w:p w14:paraId="68064AD5" w14:textId="77777777" w:rsidR="00974B05" w:rsidRDefault="00974B05" w:rsidP="00974B05">
            <w:pPr>
              <w:pStyle w:val="maintext"/>
              <w:spacing w:line="240" w:lineRule="auto"/>
              <w:ind w:left="288" w:firstLineChars="0" w:firstLine="0"/>
              <w:jc w:val="left"/>
              <w:rPr>
                <w:ins w:id="226" w:author="Georg Hampel - 1" w:date="2019-09-25T16:43:00Z"/>
                <w:rFonts w:eastAsia="Times New Roman" w:cs="Times New Roman"/>
                <w:lang w:eastAsia="en-US"/>
              </w:rPr>
            </w:pPr>
            <w:ins w:id="227" w:author="Georg Hampel - 1" w:date="2019-09-25T16:43:00Z">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ins>
          </w:p>
          <w:p w14:paraId="5471CC02" w14:textId="77777777" w:rsidR="00974B05" w:rsidRDefault="00974B05" w:rsidP="00974B05">
            <w:pPr>
              <w:pStyle w:val="ListParagraph"/>
              <w:spacing w:before="60" w:after="60" w:line="276" w:lineRule="auto"/>
              <w:ind w:left="576"/>
              <w:rPr>
                <w:ins w:id="228" w:author="Georg Hampel - 1" w:date="2019-09-25T16:43:00Z"/>
              </w:rPr>
            </w:pPr>
            <w:ins w:id="229" w:author="Georg Hampel - 1" w:date="2019-09-25T16:43:00Z">
              <w:r>
                <w:t xml:space="preserve">-   </w:t>
              </w:r>
            </w:ins>
            <w:ins w:id="230" w:author="Georg Hampel - 1" w:date="2019-09-25T16:44:00Z">
              <w:r>
                <w:t>Remaining issues on m</w:t>
              </w:r>
            </w:ins>
            <w:ins w:id="231" w:author="Georg Hampel - 1" w:date="2019-09-25T16:43:00Z">
              <w:r>
                <w:t>apping from IP layer to BAP layer</w:t>
              </w:r>
            </w:ins>
          </w:p>
          <w:p w14:paraId="2CAC4185" w14:textId="77777777" w:rsidR="00974B05" w:rsidRDefault="00974B05" w:rsidP="00974B05">
            <w:pPr>
              <w:pStyle w:val="maintext"/>
              <w:spacing w:line="240" w:lineRule="auto"/>
              <w:ind w:firstLineChars="0" w:firstLine="0"/>
              <w:jc w:val="left"/>
              <w:rPr>
                <w:ins w:id="232" w:author="Georg Hampel - 1" w:date="2019-09-25T16:43:00Z"/>
                <w:rFonts w:eastAsia="Times New Roman" w:cs="Times New Roman"/>
                <w:lang w:eastAsia="en-US"/>
              </w:rPr>
            </w:pPr>
          </w:p>
          <w:p w14:paraId="675A4828" w14:textId="77777777" w:rsidR="00974B05" w:rsidRDefault="00974B05" w:rsidP="00974B05">
            <w:pPr>
              <w:pStyle w:val="ListParagraph"/>
              <w:spacing w:before="60" w:after="60" w:line="276" w:lineRule="auto"/>
              <w:ind w:left="288"/>
              <w:rPr>
                <w:ins w:id="233" w:author="Georg Hampel - 1" w:date="2019-09-25T16:43:00Z"/>
              </w:rPr>
            </w:pPr>
            <w:ins w:id="234" w:author="Georg Hampel - 1" w:date="2019-09-25T16:43:00Z">
              <w:r>
                <w:t>4)  U-plane (high priority)</w:t>
              </w:r>
            </w:ins>
          </w:p>
          <w:p w14:paraId="0D8F1341" w14:textId="77777777" w:rsidR="00974B05" w:rsidRDefault="00974B05" w:rsidP="00974B05">
            <w:pPr>
              <w:pStyle w:val="ListParagraph"/>
              <w:spacing w:before="60" w:after="60" w:line="276" w:lineRule="auto"/>
              <w:ind w:left="576"/>
              <w:rPr>
                <w:ins w:id="235" w:author="Georg Hampel - 1" w:date="2019-09-25T16:44:00Z"/>
              </w:rPr>
            </w:pPr>
            <w:ins w:id="236" w:author="Georg Hampel - 1" w:date="2019-09-25T16:43:00Z">
              <w:r>
                <w:t xml:space="preserve">- </w:t>
              </w:r>
            </w:ins>
            <w:ins w:id="237" w:author="Georg Hampel - 1" w:date="2019-09-25T16:44:00Z">
              <w:r>
                <w:t>Agree on</w:t>
              </w:r>
            </w:ins>
            <w:ins w:id="238" w:author="Georg Hampel - 1" w:date="2019-09-25T16:43:00Z">
              <w:r>
                <w:t xml:space="preserve"> mapping granularity from upper layers to BH RLC channels for </w:t>
              </w:r>
            </w:ins>
            <w:ins w:id="239" w:author="Georg Hampel - 1" w:date="2019-09-25T16:44:00Z">
              <w:r>
                <w:t>D</w:t>
              </w:r>
            </w:ins>
            <w:ins w:id="240" w:author="Georg Hampel - 1" w:date="2019-09-25T16:43:00Z">
              <w:r>
                <w:t>L</w:t>
              </w:r>
            </w:ins>
            <w:ins w:id="241" w:author="QC-4" w:date="2019-11-05T11:09:00Z">
              <w:r w:rsidR="009A443C">
                <w:t xml:space="preserve"> and UL</w:t>
              </w:r>
            </w:ins>
            <w:ins w:id="242" w:author="Georg Hampel - 1" w:date="2019-09-25T16:43:00Z">
              <w:r>
                <w:t>.</w:t>
              </w:r>
            </w:ins>
          </w:p>
          <w:p w14:paraId="44E26D98" w14:textId="77777777" w:rsidR="00974B05" w:rsidRDefault="00974B05" w:rsidP="00974B05">
            <w:pPr>
              <w:pStyle w:val="ListParagraph"/>
              <w:spacing w:before="60" w:after="60" w:line="276" w:lineRule="auto"/>
              <w:ind w:left="576"/>
              <w:rPr>
                <w:ins w:id="243" w:author="Georg Hampel - 1" w:date="2019-09-25T16:43:00Z"/>
              </w:rPr>
            </w:pPr>
            <w:ins w:id="244" w:author="Georg Hampel - 1" w:date="2019-09-25T16:44:00Z">
              <w:r>
                <w:t>- Discuss LS from RAN2 on F1-C granularity for RLC channel mapping</w:t>
              </w:r>
            </w:ins>
            <w:ins w:id="245" w:author="Georg Hampel - 1" w:date="2019-09-25T16:45:00Z">
              <w:r>
                <w:t>.</w:t>
              </w:r>
            </w:ins>
          </w:p>
          <w:p w14:paraId="3D9336E9" w14:textId="77777777" w:rsidR="00974B05" w:rsidRDefault="00974B05" w:rsidP="00974B05">
            <w:pPr>
              <w:pStyle w:val="ListParagraph"/>
              <w:spacing w:before="60" w:after="60" w:line="276" w:lineRule="auto"/>
              <w:ind w:left="576"/>
              <w:rPr>
                <w:ins w:id="246" w:author="Georg Hampel - 1" w:date="2019-09-25T16:43:00Z"/>
              </w:rPr>
            </w:pPr>
          </w:p>
          <w:p w14:paraId="53AE688D" w14:textId="77777777" w:rsidR="00974B05" w:rsidRDefault="00974B05" w:rsidP="00974B05">
            <w:pPr>
              <w:pStyle w:val="ListParagraph"/>
              <w:spacing w:before="60" w:after="60"/>
              <w:ind w:left="288" w:hanging="288"/>
              <w:contextualSpacing w:val="0"/>
              <w:rPr>
                <w:ins w:id="247" w:author="Georg Hampel - 1" w:date="2019-09-25T16:45:00Z"/>
              </w:rPr>
            </w:pPr>
            <w:ins w:id="248" w:author="Georg Hampel - 1" w:date="2019-09-25T16:45:00Z">
              <w:r>
                <w:t>Start discussion of stage-2 aspects:</w:t>
              </w:r>
            </w:ins>
          </w:p>
          <w:p w14:paraId="64EDD63E" w14:textId="77777777" w:rsidR="00974B05" w:rsidRDefault="00974B05" w:rsidP="00974B05">
            <w:pPr>
              <w:pStyle w:val="maintext"/>
              <w:spacing w:line="240" w:lineRule="auto"/>
              <w:ind w:left="576" w:firstLineChars="0" w:hanging="288"/>
              <w:jc w:val="left"/>
              <w:rPr>
                <w:ins w:id="249" w:author="Georg Hampel - 1" w:date="2019-09-25T16:45:00Z"/>
                <w:rFonts w:eastAsia="Times New Roman" w:cs="Times New Roman"/>
                <w:lang w:eastAsia="en-US"/>
              </w:rPr>
            </w:pPr>
            <w:ins w:id="250" w:author="Georg Hampel - 1" w:date="2019-09-25T16:45:00Z">
              <w:r>
                <w:rPr>
                  <w:rFonts w:eastAsia="Times New Roman" w:cs="Times New Roman"/>
                  <w:lang w:eastAsia="en-US"/>
                </w:rPr>
                <w:t xml:space="preserve">5) </w:t>
              </w:r>
              <w:r>
                <w:rPr>
                  <w:rFonts w:eastAsia="Times New Roman" w:cs="Times New Roman"/>
                  <w:lang w:eastAsia="en-US"/>
                </w:rPr>
                <w:tab/>
                <w:t>Topology adaptation</w:t>
              </w:r>
            </w:ins>
          </w:p>
          <w:p w14:paraId="1340ED61" w14:textId="77777777" w:rsidR="00974B05" w:rsidRDefault="00974B05" w:rsidP="00974B05">
            <w:pPr>
              <w:pStyle w:val="maintext"/>
              <w:spacing w:line="240" w:lineRule="auto"/>
              <w:ind w:left="864" w:firstLineChars="0" w:hanging="288"/>
              <w:jc w:val="left"/>
              <w:rPr>
                <w:ins w:id="251" w:author="Georg Hampel - 1" w:date="2019-09-25T16:45:00Z"/>
                <w:rFonts w:eastAsia="Times New Roman" w:cs="Times New Roman"/>
                <w:lang w:eastAsia="en-US"/>
              </w:rPr>
            </w:pPr>
            <w:ins w:id="252" w:author="Georg Hampel - 1" w:date="2019-09-25T16:45:00Z">
              <w:r>
                <w:rPr>
                  <w:rFonts w:eastAsia="Times New Roman" w:cs="Times New Roman"/>
                  <w:lang w:eastAsia="en-US"/>
                </w:rPr>
                <w:t>-    Procedures for parent-node change</w:t>
              </w:r>
            </w:ins>
          </w:p>
          <w:p w14:paraId="3CDF6872" w14:textId="77777777" w:rsidR="00974B05" w:rsidDel="00964344" w:rsidRDefault="00974B05" w:rsidP="00974B05">
            <w:pPr>
              <w:pStyle w:val="maintext"/>
              <w:spacing w:line="240" w:lineRule="auto"/>
              <w:ind w:left="864" w:firstLineChars="0" w:hanging="288"/>
              <w:jc w:val="left"/>
              <w:rPr>
                <w:ins w:id="253" w:author="Georg Hampel - 1" w:date="2019-09-25T16:45:00Z"/>
                <w:del w:id="254" w:author="QC-4" w:date="2019-11-05T11:05:00Z"/>
                <w:rFonts w:eastAsia="Times New Roman" w:cs="Times New Roman"/>
                <w:lang w:eastAsia="en-US"/>
              </w:rPr>
            </w:pPr>
            <w:ins w:id="255" w:author="Georg Hampel - 1" w:date="2019-09-25T16:45:00Z">
              <w:del w:id="256" w:author="QC-4" w:date="2019-11-05T11:05:00Z">
                <w:r w:rsidDel="00964344">
                  <w:rPr>
                    <w:rFonts w:eastAsia="Times New Roman" w:cs="Times New Roman"/>
                    <w:lang w:eastAsia="en-US"/>
                  </w:rPr>
                  <w:delText>-    Procedures for topological redundancy</w:delText>
                </w:r>
              </w:del>
            </w:ins>
          </w:p>
          <w:p w14:paraId="61B6BED2" w14:textId="77777777" w:rsidR="00974B05" w:rsidDel="00964344" w:rsidRDefault="00974B05" w:rsidP="00974B05">
            <w:pPr>
              <w:pStyle w:val="maintext"/>
              <w:spacing w:line="240" w:lineRule="auto"/>
              <w:ind w:left="864" w:firstLineChars="0" w:hanging="288"/>
              <w:jc w:val="left"/>
              <w:rPr>
                <w:ins w:id="257" w:author="Georg Hampel - 1" w:date="2019-09-25T16:45:00Z"/>
                <w:del w:id="258" w:author="QC-4" w:date="2019-11-05T11:05:00Z"/>
                <w:rFonts w:eastAsia="Times New Roman" w:cs="Times New Roman"/>
                <w:lang w:eastAsia="en-US"/>
              </w:rPr>
            </w:pPr>
            <w:ins w:id="259" w:author="Georg Hampel - 1" w:date="2019-09-25T16:45:00Z">
              <w:del w:id="260" w:author="QC-4" w:date="2019-11-05T11:05:00Z">
                <w:r w:rsidDel="00964344">
                  <w:rPr>
                    <w:rFonts w:eastAsia="Times New Roman" w:cs="Times New Roman"/>
                    <w:lang w:eastAsia="en-US"/>
                  </w:rPr>
                  <w:delText>-    Procedures for BH RLF recovery</w:delText>
                </w:r>
              </w:del>
            </w:ins>
          </w:p>
          <w:p w14:paraId="3AC35D39" w14:textId="77777777" w:rsidR="00974B05" w:rsidRDefault="00974B05" w:rsidP="00974B05">
            <w:pPr>
              <w:pStyle w:val="maintext"/>
              <w:spacing w:line="240" w:lineRule="auto"/>
              <w:ind w:firstLineChars="0" w:firstLine="0"/>
              <w:jc w:val="left"/>
              <w:rPr>
                <w:ins w:id="261" w:author="Georg Hampel - 1" w:date="2019-09-25T16:45:00Z"/>
                <w:rFonts w:eastAsia="Times New Roman" w:cs="Times New Roman"/>
                <w:lang w:eastAsia="en-US"/>
              </w:rPr>
            </w:pPr>
          </w:p>
          <w:p w14:paraId="73DC32DD" w14:textId="77777777" w:rsidR="00974B05" w:rsidDel="00964344" w:rsidRDefault="00974B05" w:rsidP="00974B05">
            <w:pPr>
              <w:pStyle w:val="maintext"/>
              <w:spacing w:line="240" w:lineRule="auto"/>
              <w:ind w:firstLineChars="0" w:firstLine="0"/>
              <w:jc w:val="left"/>
              <w:rPr>
                <w:ins w:id="262" w:author="Georg Hampel - 1" w:date="2019-09-25T16:49:00Z"/>
                <w:del w:id="263" w:author="QC-4" w:date="2019-11-05T11:05:00Z"/>
                <w:rFonts w:eastAsia="Times New Roman" w:cs="Times New Roman"/>
                <w:lang w:eastAsia="en-US"/>
              </w:rPr>
            </w:pPr>
            <w:ins w:id="264" w:author="Georg Hampel - 1" w:date="2019-09-25T16:49:00Z">
              <w:del w:id="265" w:author="QC-4" w:date="2019-11-05T11:05:00Z">
                <w:r w:rsidDel="00964344">
                  <w:rPr>
                    <w:rFonts w:eastAsia="Times New Roman" w:cs="Times New Roman"/>
                    <w:lang w:eastAsia="en-US"/>
                  </w:rPr>
                  <w:delText>Others:</w:delText>
                </w:r>
              </w:del>
            </w:ins>
          </w:p>
          <w:p w14:paraId="61983C59" w14:textId="77777777" w:rsidR="00974B05" w:rsidDel="00964344" w:rsidRDefault="00974B05" w:rsidP="00974B05">
            <w:pPr>
              <w:pStyle w:val="maintext"/>
              <w:spacing w:line="240" w:lineRule="auto"/>
              <w:ind w:firstLineChars="0" w:firstLine="0"/>
              <w:jc w:val="left"/>
              <w:rPr>
                <w:ins w:id="266" w:author="Georg Hampel - 1" w:date="2019-09-25T16:49:00Z"/>
                <w:del w:id="267" w:author="QC-4" w:date="2019-11-05T11:05:00Z"/>
                <w:rFonts w:eastAsia="Times New Roman" w:cs="Times New Roman"/>
                <w:lang w:eastAsia="en-US"/>
              </w:rPr>
            </w:pPr>
            <w:ins w:id="268" w:author="Georg Hampel - 1" w:date="2019-09-25T16:49:00Z">
              <w:del w:id="269" w:author="QC-4" w:date="2019-11-05T11:05:00Z">
                <w:r w:rsidDel="00964344">
                  <w:rPr>
                    <w:rFonts w:eastAsia="Times New Roman" w:cs="Times New Roman"/>
                    <w:lang w:eastAsia="en-US"/>
                  </w:rPr>
                  <w:delText xml:space="preserve">            -   LS from RAN2 on flow control</w:delText>
                </w:r>
              </w:del>
            </w:ins>
          </w:p>
          <w:p w14:paraId="28500A1C" w14:textId="77777777" w:rsidR="00974B05" w:rsidRDefault="00974B05" w:rsidP="00974B05">
            <w:pPr>
              <w:pStyle w:val="maintext"/>
              <w:spacing w:line="240" w:lineRule="auto"/>
              <w:ind w:firstLineChars="0" w:firstLine="0"/>
              <w:jc w:val="left"/>
              <w:rPr>
                <w:ins w:id="270" w:author="Georg Hampel - 1" w:date="2019-09-25T16:43:00Z"/>
                <w:rFonts w:eastAsia="Times New Roman" w:cs="Times New Roman"/>
                <w:lang w:eastAsia="en-US"/>
              </w:rPr>
            </w:pPr>
          </w:p>
          <w:p w14:paraId="21A09D9B" w14:textId="77777777" w:rsidR="00974B05" w:rsidRDefault="00974B05" w:rsidP="00974B05">
            <w:pPr>
              <w:pStyle w:val="maintext"/>
              <w:spacing w:line="240" w:lineRule="auto"/>
              <w:ind w:firstLineChars="0" w:firstLine="0"/>
              <w:jc w:val="left"/>
              <w:rPr>
                <w:ins w:id="271" w:author="Georg Hampel - 1" w:date="2019-09-25T16:43:00Z"/>
                <w:rFonts w:eastAsia="Times New Roman" w:cs="Times New Roman"/>
                <w:lang w:eastAsia="en-US"/>
              </w:rPr>
            </w:pPr>
            <w:ins w:id="272" w:author="Georg Hampel - 1" w:date="2019-09-25T16:43:00Z">
              <w:r>
                <w:rPr>
                  <w:rFonts w:eastAsia="Times New Roman" w:cs="Times New Roman"/>
                  <w:lang w:eastAsia="en-US"/>
                </w:rPr>
                <w:t xml:space="preserve">- Continue discussion of stage-3 aspects </w:t>
              </w:r>
            </w:ins>
          </w:p>
          <w:p w14:paraId="29CAF716" w14:textId="77777777" w:rsidR="00974B05" w:rsidRDefault="00974B05" w:rsidP="00974B05">
            <w:pPr>
              <w:pStyle w:val="maintext"/>
              <w:spacing w:line="240" w:lineRule="auto"/>
              <w:ind w:firstLineChars="0" w:firstLine="0"/>
              <w:jc w:val="left"/>
              <w:rPr>
                <w:ins w:id="273" w:author="Georg Hampel - 1" w:date="2019-09-25T16:43:00Z"/>
                <w:rFonts w:eastAsia="Times New Roman" w:cs="Times New Roman"/>
                <w:lang w:eastAsia="en-US"/>
              </w:rPr>
            </w:pPr>
          </w:p>
          <w:p w14:paraId="6A75CE2C" w14:textId="77777777" w:rsidR="001C2B2E" w:rsidDel="00974B05" w:rsidRDefault="001C2B2E" w:rsidP="001C2B2E">
            <w:pPr>
              <w:pStyle w:val="maintext"/>
              <w:spacing w:line="240" w:lineRule="auto"/>
              <w:ind w:left="288" w:firstLineChars="0" w:hanging="288"/>
              <w:jc w:val="left"/>
              <w:rPr>
                <w:del w:id="274" w:author="Georg Hampel - 1" w:date="2019-09-25T16:43:00Z"/>
              </w:rPr>
            </w:pPr>
            <w:del w:id="275" w:author="Georg Hampel - 1" w:date="2019-09-25T16:43:00Z">
              <w:r w:rsidDel="00974B05">
                <w:delText xml:space="preserve">Finalize discussion of all stage-2 and stage-3 aspects. </w:delText>
              </w:r>
            </w:del>
          </w:p>
          <w:p w14:paraId="44735D41" w14:textId="77777777" w:rsidR="001C2B2E" w:rsidRDefault="001C2B2E" w:rsidP="001C2B2E">
            <w:pPr>
              <w:pStyle w:val="ListParagraph"/>
              <w:spacing w:before="60" w:after="60" w:line="276" w:lineRule="auto"/>
              <w:ind w:left="572" w:hanging="288"/>
            </w:pPr>
          </w:p>
        </w:tc>
      </w:tr>
      <w:tr w:rsidR="001C2B2E" w14:paraId="1E07B6E4" w14:textId="77777777" w:rsidTr="00437E0C">
        <w:tc>
          <w:tcPr>
            <w:tcW w:w="1028" w:type="dxa"/>
            <w:shd w:val="clear" w:color="auto" w:fill="FFFFFF"/>
          </w:tcPr>
          <w:p w14:paraId="18760546"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02B514B7"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7E8727D" w14:textId="77777777" w:rsidR="001C2B2E" w:rsidRPr="00437E0C" w:rsidRDefault="001C2B2E" w:rsidP="001C2B2E">
            <w:pPr>
              <w:spacing w:before="60" w:after="60"/>
              <w:rPr>
                <w:color w:val="000000"/>
              </w:rPr>
            </w:pPr>
            <w:r>
              <w:t>Oct 14-18, 2019</w:t>
            </w:r>
          </w:p>
        </w:tc>
        <w:tc>
          <w:tcPr>
            <w:tcW w:w="720" w:type="dxa"/>
            <w:shd w:val="clear" w:color="auto" w:fill="FFFFFF"/>
          </w:tcPr>
          <w:p w14:paraId="2B7D269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7B3E3F1A"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127121AB" w14:textId="77777777" w:rsidTr="00437E0C">
        <w:tc>
          <w:tcPr>
            <w:tcW w:w="1028" w:type="dxa"/>
            <w:shd w:val="clear" w:color="auto" w:fill="FFFFFF"/>
          </w:tcPr>
          <w:p w14:paraId="290018C7"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3C35CDE"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8CE6A91" w14:textId="77777777" w:rsidR="001C2B2E" w:rsidRPr="00437E0C" w:rsidRDefault="001C2B2E" w:rsidP="001C2B2E">
            <w:pPr>
              <w:spacing w:before="60" w:after="60"/>
              <w:rPr>
                <w:color w:val="000000"/>
              </w:rPr>
            </w:pPr>
            <w:r>
              <w:t>Oct 14-18, 2019</w:t>
            </w:r>
          </w:p>
        </w:tc>
        <w:tc>
          <w:tcPr>
            <w:tcW w:w="720" w:type="dxa"/>
            <w:shd w:val="clear" w:color="auto" w:fill="FFFFFF"/>
          </w:tcPr>
          <w:p w14:paraId="21DB262D" w14:textId="77777777" w:rsidR="001C2B2E" w:rsidRPr="00437E0C" w:rsidRDefault="001C2B2E" w:rsidP="001C2B2E">
            <w:pPr>
              <w:spacing w:before="60" w:after="60"/>
              <w:jc w:val="center"/>
              <w:rPr>
                <w:color w:val="000000"/>
              </w:rPr>
            </w:pPr>
            <w:r w:rsidRPr="00437E0C">
              <w:rPr>
                <w:color w:val="000000"/>
              </w:rPr>
              <w:t>1.5</w:t>
            </w:r>
          </w:p>
        </w:tc>
        <w:tc>
          <w:tcPr>
            <w:tcW w:w="6007" w:type="dxa"/>
            <w:shd w:val="clear" w:color="auto" w:fill="FFFFFF"/>
          </w:tcPr>
          <w:p w14:paraId="6F545C98"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46BE22F3" w14:textId="77777777" w:rsidTr="00A54875">
        <w:tc>
          <w:tcPr>
            <w:tcW w:w="1028" w:type="dxa"/>
            <w:shd w:val="clear" w:color="auto" w:fill="FF99FF"/>
          </w:tcPr>
          <w:p w14:paraId="192546B6" w14:textId="77777777" w:rsidR="001C2B2E" w:rsidRDefault="001C2B2E" w:rsidP="001C2B2E">
            <w:pPr>
              <w:spacing w:before="60" w:after="60"/>
            </w:pPr>
            <w:r>
              <w:t>RAN1</w:t>
            </w:r>
          </w:p>
        </w:tc>
        <w:tc>
          <w:tcPr>
            <w:tcW w:w="928" w:type="dxa"/>
            <w:shd w:val="clear" w:color="auto" w:fill="FF99FF"/>
          </w:tcPr>
          <w:p w14:paraId="46166053" w14:textId="77777777" w:rsidR="001C2B2E" w:rsidRDefault="001C2B2E" w:rsidP="001C2B2E">
            <w:pPr>
              <w:spacing w:before="60" w:after="60"/>
            </w:pPr>
            <w:r>
              <w:t>#99</w:t>
            </w:r>
          </w:p>
        </w:tc>
        <w:tc>
          <w:tcPr>
            <w:tcW w:w="1122" w:type="dxa"/>
            <w:shd w:val="clear" w:color="auto" w:fill="FF99FF"/>
          </w:tcPr>
          <w:p w14:paraId="637A306F" w14:textId="77777777" w:rsidR="001C2B2E" w:rsidRDefault="001C2B2E" w:rsidP="001C2B2E">
            <w:pPr>
              <w:spacing w:before="60" w:after="60"/>
            </w:pPr>
            <w:r>
              <w:t>Nov 18-22, 2019</w:t>
            </w:r>
          </w:p>
        </w:tc>
        <w:tc>
          <w:tcPr>
            <w:tcW w:w="720" w:type="dxa"/>
            <w:shd w:val="clear" w:color="auto" w:fill="FF99FF"/>
          </w:tcPr>
          <w:p w14:paraId="61A0FBD2" w14:textId="77777777" w:rsidR="001C2B2E" w:rsidRDefault="001C2B2E" w:rsidP="001C2B2E">
            <w:pPr>
              <w:spacing w:before="60" w:after="60"/>
              <w:jc w:val="center"/>
            </w:pPr>
            <w:r>
              <w:t>1</w:t>
            </w:r>
          </w:p>
        </w:tc>
        <w:tc>
          <w:tcPr>
            <w:tcW w:w="6007" w:type="dxa"/>
            <w:shd w:val="clear" w:color="auto" w:fill="FF99FF"/>
          </w:tcPr>
          <w:p w14:paraId="77E99DE6" w14:textId="77777777" w:rsidR="001C2B2E" w:rsidRDefault="001C2B2E" w:rsidP="001C2B2E">
            <w:pPr>
              <w:pStyle w:val="ListParagraph"/>
              <w:spacing w:before="60" w:after="60"/>
              <w:ind w:left="288" w:hanging="288"/>
              <w:contextualSpacing w:val="0"/>
            </w:pPr>
            <w:r>
              <w:t>Finalize CRs and ASN.1 of all RAN-1-led tasks.</w:t>
            </w:r>
          </w:p>
          <w:p w14:paraId="585B6EFF" w14:textId="77777777" w:rsidR="001C2B2E" w:rsidRDefault="001C2B2E" w:rsidP="001C2B2E">
            <w:pPr>
              <w:pStyle w:val="ListParagraph"/>
              <w:spacing w:before="60" w:after="60" w:line="276" w:lineRule="auto"/>
              <w:ind w:left="288" w:hanging="288"/>
            </w:pPr>
          </w:p>
        </w:tc>
      </w:tr>
      <w:tr w:rsidR="004B5CED" w14:paraId="58C78D7B" w14:textId="77777777" w:rsidTr="00A54875">
        <w:tc>
          <w:tcPr>
            <w:tcW w:w="1028" w:type="dxa"/>
            <w:shd w:val="clear" w:color="auto" w:fill="CCFFFF"/>
          </w:tcPr>
          <w:p w14:paraId="074F96DA" w14:textId="77777777" w:rsidR="004B5CED" w:rsidRDefault="004B5CED" w:rsidP="004B5CED">
            <w:pPr>
              <w:spacing w:before="60" w:after="60"/>
            </w:pPr>
            <w:r>
              <w:t>RAN2</w:t>
            </w:r>
          </w:p>
        </w:tc>
        <w:tc>
          <w:tcPr>
            <w:tcW w:w="928" w:type="dxa"/>
            <w:shd w:val="clear" w:color="auto" w:fill="CCFFFF"/>
          </w:tcPr>
          <w:p w14:paraId="135AE31E" w14:textId="77777777" w:rsidR="004B5CED" w:rsidRDefault="004B5CED" w:rsidP="004B5CED">
            <w:pPr>
              <w:spacing w:before="60" w:after="60"/>
            </w:pPr>
            <w:r>
              <w:t>#108</w:t>
            </w:r>
          </w:p>
        </w:tc>
        <w:tc>
          <w:tcPr>
            <w:tcW w:w="1122" w:type="dxa"/>
            <w:shd w:val="clear" w:color="auto" w:fill="CCFFFF"/>
          </w:tcPr>
          <w:p w14:paraId="20C7B909" w14:textId="77777777" w:rsidR="004B5CED" w:rsidRDefault="004B5CED" w:rsidP="004B5CED">
            <w:pPr>
              <w:spacing w:before="60" w:after="60"/>
            </w:pPr>
            <w:r>
              <w:t>Nov 18-22, 2019</w:t>
            </w:r>
          </w:p>
        </w:tc>
        <w:tc>
          <w:tcPr>
            <w:tcW w:w="720" w:type="dxa"/>
            <w:shd w:val="clear" w:color="auto" w:fill="CCFFFF"/>
          </w:tcPr>
          <w:p w14:paraId="29125E85" w14:textId="77777777" w:rsidR="004B5CED" w:rsidRDefault="004B5CED" w:rsidP="004B5CED">
            <w:pPr>
              <w:spacing w:before="60" w:after="60"/>
              <w:jc w:val="center"/>
            </w:pPr>
            <w:r>
              <w:t>3</w:t>
            </w:r>
          </w:p>
        </w:tc>
        <w:tc>
          <w:tcPr>
            <w:tcW w:w="6007" w:type="dxa"/>
            <w:shd w:val="clear" w:color="auto" w:fill="CCFFFF"/>
          </w:tcPr>
          <w:p w14:paraId="40C0DC66" w14:textId="77777777" w:rsidR="00EC717A" w:rsidRDefault="00EC717A" w:rsidP="00EC717A">
            <w:pPr>
              <w:spacing w:after="60"/>
              <w:rPr>
                <w:ins w:id="276" w:author="QC-4" w:date="2019-11-05T11:14:00Z"/>
                <w:b/>
                <w:bCs/>
              </w:rPr>
            </w:pPr>
            <w:ins w:id="277" w:author="QC-4" w:date="2019-11-05T11:14:00Z">
              <w:r>
                <w:rPr>
                  <w:b/>
                  <w:bCs/>
                </w:rPr>
                <w:t>Organizational:</w:t>
              </w:r>
            </w:ins>
          </w:p>
          <w:p w14:paraId="41D404DB" w14:textId="77777777" w:rsidR="00EC717A" w:rsidRDefault="00EC717A" w:rsidP="00F8151C">
            <w:pPr>
              <w:pStyle w:val="ListParagraph"/>
              <w:numPr>
                <w:ilvl w:val="0"/>
                <w:numId w:val="11"/>
              </w:numPr>
              <w:spacing w:after="60"/>
              <w:rPr>
                <w:ins w:id="278" w:author="QC-4" w:date="2019-11-05T11:19:00Z"/>
              </w:rPr>
            </w:pPr>
            <w:ins w:id="279" w:author="QC-4" w:date="2019-11-05T11:14:00Z">
              <w:r>
                <w:t>Email discussion: Draft running CR 38.321 [107bis#39]</w:t>
              </w:r>
            </w:ins>
          </w:p>
          <w:p w14:paraId="7DCB0A31" w14:textId="77777777" w:rsidR="00F8151C" w:rsidRDefault="00F8151C" w:rsidP="00F8151C">
            <w:pPr>
              <w:pStyle w:val="ListParagraph"/>
              <w:numPr>
                <w:ilvl w:val="0"/>
                <w:numId w:val="11"/>
              </w:numPr>
              <w:spacing w:after="60"/>
              <w:rPr>
                <w:ins w:id="280" w:author="QC-4" w:date="2019-11-05T11:14:00Z"/>
              </w:rPr>
            </w:pPr>
            <w:ins w:id="281" w:author="QC-4" w:date="2019-11-05T11:19:00Z">
              <w:r>
                <w:t xml:space="preserve">Email discussion [107bis#40]: SI </w:t>
              </w:r>
              <w:proofErr w:type="spellStart"/>
              <w:r>
                <w:t>Broadast</w:t>
              </w:r>
              <w:proofErr w:type="spellEnd"/>
              <w:r>
                <w:t xml:space="preserve">, barring, Initial access, Connection setup </w:t>
              </w:r>
            </w:ins>
          </w:p>
          <w:p w14:paraId="7152E253" w14:textId="77777777" w:rsidR="00EC717A" w:rsidRDefault="00EC717A" w:rsidP="00EC717A">
            <w:pPr>
              <w:pStyle w:val="ListParagraph"/>
              <w:spacing w:after="60"/>
              <w:ind w:left="360"/>
              <w:rPr>
                <w:ins w:id="282" w:author="QC-4" w:date="2019-11-05T11:14:00Z"/>
              </w:rPr>
            </w:pPr>
          </w:p>
          <w:p w14:paraId="13C172FB" w14:textId="77777777" w:rsidR="00EC717A" w:rsidRDefault="00EC717A" w:rsidP="00F8151C">
            <w:pPr>
              <w:pStyle w:val="ListParagraph"/>
              <w:numPr>
                <w:ilvl w:val="0"/>
                <w:numId w:val="11"/>
              </w:numPr>
              <w:spacing w:after="60"/>
              <w:rPr>
                <w:ins w:id="283" w:author="QC-4" w:date="2019-11-05T11:14:00Z"/>
              </w:rPr>
            </w:pPr>
            <w:ins w:id="284" w:author="QC-4" w:date="2019-11-05T11:15:00Z">
              <w:r>
                <w:t>Capture IAB-related issues in</w:t>
              </w:r>
            </w:ins>
            <w:ins w:id="285" w:author="QC-4" w:date="2019-11-05T11:14:00Z">
              <w:r>
                <w:t xml:space="preserve"> 37.340 </w:t>
              </w:r>
            </w:ins>
          </w:p>
          <w:p w14:paraId="7F64BF27" w14:textId="77777777" w:rsidR="00EC717A" w:rsidRDefault="00EC717A" w:rsidP="00F8151C">
            <w:pPr>
              <w:pStyle w:val="ListParagraph"/>
              <w:numPr>
                <w:ilvl w:val="1"/>
                <w:numId w:val="11"/>
              </w:numPr>
              <w:spacing w:after="60"/>
              <w:rPr>
                <w:ins w:id="286" w:author="QC-4" w:date="2019-11-05T11:14:00Z"/>
              </w:rPr>
            </w:pPr>
            <w:ins w:id="287" w:author="QC-4" w:date="2019-11-05T11:15:00Z">
              <w:r>
                <w:t>R</w:t>
              </w:r>
            </w:ins>
            <w:ins w:id="288" w:author="QC-4" w:date="2019-11-05T11:14:00Z">
              <w:r>
                <w:t xml:space="preserve">eference </w:t>
              </w:r>
            </w:ins>
            <w:ins w:id="289" w:author="QC-4" w:date="2019-11-05T11:15:00Z">
              <w:r>
                <w:t xml:space="preserve">to NR </w:t>
              </w:r>
            </w:ins>
            <w:ins w:id="290" w:author="QC-4" w:date="2019-11-05T11:14:00Z">
              <w:r>
                <w:t>DC</w:t>
              </w:r>
            </w:ins>
            <w:ins w:id="291" w:author="QC-4" w:date="2019-11-05T11:15:00Z">
              <w:r>
                <w:t>, EN DC as applicable</w:t>
              </w:r>
            </w:ins>
          </w:p>
          <w:p w14:paraId="57062F4E" w14:textId="77777777" w:rsidR="00EC717A" w:rsidRDefault="00EC717A" w:rsidP="00F8151C">
            <w:pPr>
              <w:pStyle w:val="ListParagraph"/>
              <w:numPr>
                <w:ilvl w:val="1"/>
                <w:numId w:val="11"/>
              </w:numPr>
              <w:spacing w:after="60"/>
              <w:rPr>
                <w:ins w:id="292" w:author="QC-4" w:date="2019-11-05T11:14:00Z"/>
                <w:b/>
                <w:bCs/>
              </w:rPr>
            </w:pPr>
            <w:ins w:id="293" w:author="QC-4" w:date="2019-11-05T11:14:00Z">
              <w:r>
                <w:t>SCG/MCG failure handling</w:t>
              </w:r>
            </w:ins>
            <w:ins w:id="294" w:author="QC-4" w:date="2019-11-05T11:16:00Z">
              <w:r>
                <w:t xml:space="preserve"> for IAB-node</w:t>
              </w:r>
            </w:ins>
          </w:p>
          <w:p w14:paraId="2351B228" w14:textId="77777777" w:rsidR="00EC717A" w:rsidRDefault="00EC717A" w:rsidP="00EC717A">
            <w:pPr>
              <w:pStyle w:val="ListParagraph"/>
              <w:spacing w:after="60"/>
              <w:ind w:left="648"/>
              <w:rPr>
                <w:ins w:id="295" w:author="QC-4" w:date="2019-11-05T11:14:00Z"/>
                <w:b/>
                <w:bCs/>
              </w:rPr>
            </w:pPr>
          </w:p>
          <w:p w14:paraId="102C74D0" w14:textId="77777777" w:rsidR="00EC717A" w:rsidRDefault="00EC717A" w:rsidP="00F8151C">
            <w:pPr>
              <w:pStyle w:val="ListParagraph"/>
              <w:numPr>
                <w:ilvl w:val="0"/>
                <w:numId w:val="11"/>
              </w:numPr>
              <w:spacing w:after="60"/>
              <w:rPr>
                <w:ins w:id="296" w:author="QC-4" w:date="2019-11-05T11:14:00Z"/>
              </w:rPr>
            </w:pPr>
            <w:ins w:id="297" w:author="QC-4" w:date="2019-11-05T11:14:00Z">
              <w:r>
                <w:t>Reply LS to RAN3 to respond to IAB indication in MSG 5 and OTA indication of parent node.</w:t>
              </w:r>
            </w:ins>
          </w:p>
          <w:p w14:paraId="1489FF98" w14:textId="77777777" w:rsidR="00EC717A" w:rsidRDefault="00EC717A" w:rsidP="00EC717A">
            <w:pPr>
              <w:spacing w:after="60"/>
              <w:rPr>
                <w:ins w:id="298" w:author="QC-4" w:date="2019-11-05T11:14:00Z"/>
              </w:rPr>
            </w:pPr>
          </w:p>
          <w:p w14:paraId="0D1F2E42" w14:textId="77777777" w:rsidR="00EC717A" w:rsidRDefault="00EC717A" w:rsidP="00EC717A">
            <w:pPr>
              <w:spacing w:after="60"/>
              <w:rPr>
                <w:ins w:id="299" w:author="QC-4" w:date="2019-11-05T11:14:00Z"/>
                <w:b/>
                <w:bCs/>
              </w:rPr>
            </w:pPr>
            <w:ins w:id="300" w:author="QC-4" w:date="2019-11-05T11:14:00Z">
              <w:r>
                <w:rPr>
                  <w:b/>
                  <w:bCs/>
                </w:rPr>
                <w:t>BAP functionality</w:t>
              </w:r>
            </w:ins>
          </w:p>
          <w:p w14:paraId="003E4AC2" w14:textId="77777777" w:rsidR="00EC717A" w:rsidRDefault="00EC717A" w:rsidP="00F8151C">
            <w:pPr>
              <w:pStyle w:val="ListParagraph"/>
              <w:numPr>
                <w:ilvl w:val="0"/>
                <w:numId w:val="11"/>
              </w:numPr>
              <w:spacing w:after="60"/>
              <w:rPr>
                <w:ins w:id="301" w:author="QC-4" w:date="2019-11-05T11:16:00Z"/>
              </w:rPr>
            </w:pPr>
            <w:ins w:id="302" w:author="QC-4" w:date="2019-11-05T11:14:00Z">
              <w:r>
                <w:t>Upstream BAP header</w:t>
              </w:r>
            </w:ins>
          </w:p>
          <w:p w14:paraId="70C6B177" w14:textId="77777777" w:rsidR="00F8151C" w:rsidRDefault="00F8151C">
            <w:pPr>
              <w:pStyle w:val="ListParagraph"/>
              <w:spacing w:after="60"/>
              <w:ind w:left="0"/>
              <w:rPr>
                <w:ins w:id="303" w:author="QC-4" w:date="2019-11-05T11:14:00Z"/>
              </w:rPr>
              <w:pPrChange w:id="304" w:author="QC-4" w:date="2019-11-05T11:16:00Z">
                <w:pPr>
                  <w:pStyle w:val="ListParagraph"/>
                  <w:numPr>
                    <w:numId w:val="12"/>
                  </w:numPr>
                  <w:spacing w:after="60"/>
                  <w:ind w:left="360" w:hanging="360"/>
                </w:pPr>
              </w:pPrChange>
            </w:pPr>
            <w:ins w:id="305" w:author="QC-4" w:date="2019-11-05T11:16:00Z">
              <w:r>
                <w:t>-   Decide on BAP routing ID</w:t>
              </w:r>
            </w:ins>
          </w:p>
          <w:p w14:paraId="11931CE5" w14:textId="77777777" w:rsidR="00EC717A" w:rsidRDefault="00EC717A" w:rsidP="00EC717A">
            <w:pPr>
              <w:pStyle w:val="ListParagraph"/>
              <w:spacing w:after="60"/>
              <w:ind w:left="360"/>
              <w:rPr>
                <w:ins w:id="306" w:author="QC-4" w:date="2019-11-05T11:14:00Z"/>
              </w:rPr>
            </w:pPr>
          </w:p>
          <w:p w14:paraId="53C82607" w14:textId="77777777" w:rsidR="00EC717A" w:rsidRDefault="00EC717A" w:rsidP="00F8151C">
            <w:pPr>
              <w:pStyle w:val="ListParagraph"/>
              <w:numPr>
                <w:ilvl w:val="0"/>
                <w:numId w:val="11"/>
              </w:numPr>
              <w:spacing w:after="60"/>
              <w:rPr>
                <w:ins w:id="307" w:author="QC-4" w:date="2019-11-05T11:14:00Z"/>
              </w:rPr>
            </w:pPr>
            <w:ins w:id="308" w:author="QC-4" w:date="2019-11-05T11:14:00Z">
              <w:r>
                <w:t xml:space="preserve">BAP-layer </w:t>
              </w:r>
              <w:proofErr w:type="spellStart"/>
              <w:r>
                <w:t>signaling</w:t>
              </w:r>
              <w:proofErr w:type="spellEnd"/>
              <w:r>
                <w:t xml:space="preserve"> (e.g. RLF notification)</w:t>
              </w:r>
            </w:ins>
          </w:p>
          <w:p w14:paraId="4067B428" w14:textId="77777777" w:rsidR="00EC717A" w:rsidRDefault="00EC717A" w:rsidP="00F8151C">
            <w:pPr>
              <w:pStyle w:val="ListParagraph"/>
              <w:numPr>
                <w:ilvl w:val="1"/>
                <w:numId w:val="11"/>
              </w:numPr>
              <w:spacing w:after="60"/>
              <w:rPr>
                <w:ins w:id="309" w:author="QC-4" w:date="2019-11-05T11:14:00Z"/>
              </w:rPr>
            </w:pPr>
            <w:ins w:id="310" w:author="QC-4" w:date="2019-11-05T11:14:00Z">
              <w:r>
                <w:t xml:space="preserve">Clarify receiving entity of BAP-layer </w:t>
              </w:r>
              <w:proofErr w:type="spellStart"/>
              <w:r>
                <w:t>signaling</w:t>
              </w:r>
              <w:proofErr w:type="spellEnd"/>
            </w:ins>
          </w:p>
          <w:p w14:paraId="657745A9" w14:textId="77777777" w:rsidR="00EC717A" w:rsidRDefault="00EC717A" w:rsidP="00F8151C">
            <w:pPr>
              <w:pStyle w:val="ListParagraph"/>
              <w:numPr>
                <w:ilvl w:val="1"/>
                <w:numId w:val="11"/>
              </w:numPr>
              <w:spacing w:after="60"/>
              <w:rPr>
                <w:ins w:id="311" w:author="QC-4" w:date="2019-11-05T11:14:00Z"/>
              </w:rPr>
            </w:pPr>
            <w:ins w:id="312" w:author="QC-4" w:date="2019-11-05T11:14:00Z">
              <w:r>
                <w:t xml:space="preserve">Configuration of RLC channel of BAP layer </w:t>
              </w:r>
              <w:proofErr w:type="spellStart"/>
              <w:r>
                <w:t>signaling</w:t>
              </w:r>
              <w:proofErr w:type="spellEnd"/>
            </w:ins>
          </w:p>
          <w:p w14:paraId="2BB84A26" w14:textId="77777777" w:rsidR="00EC717A" w:rsidRDefault="00EC717A" w:rsidP="00F8151C">
            <w:pPr>
              <w:pStyle w:val="ListParagraph"/>
              <w:numPr>
                <w:ilvl w:val="1"/>
                <w:numId w:val="11"/>
              </w:numPr>
              <w:spacing w:after="60"/>
              <w:rPr>
                <w:ins w:id="313" w:author="QC-4" w:date="2019-11-05T11:14:00Z"/>
              </w:rPr>
            </w:pPr>
            <w:ins w:id="314" w:author="QC-4" w:date="2019-11-05T11:14:00Z">
              <w:r>
                <w:t xml:space="preserve">Selection of BAP address used for BAP layer </w:t>
              </w:r>
              <w:proofErr w:type="spellStart"/>
              <w:r>
                <w:t>signaling</w:t>
              </w:r>
              <w:proofErr w:type="spellEnd"/>
            </w:ins>
          </w:p>
          <w:p w14:paraId="580160E8" w14:textId="77777777" w:rsidR="00EC717A" w:rsidRDefault="00EC717A" w:rsidP="00EC717A">
            <w:pPr>
              <w:pStyle w:val="ListParagraph"/>
              <w:spacing w:after="60"/>
              <w:ind w:left="648"/>
              <w:rPr>
                <w:ins w:id="315" w:author="QC-4" w:date="2019-11-05T11:14:00Z"/>
              </w:rPr>
            </w:pPr>
          </w:p>
          <w:p w14:paraId="47EF7A99" w14:textId="77777777" w:rsidR="00EC717A" w:rsidRDefault="00EC717A" w:rsidP="00F8151C">
            <w:pPr>
              <w:pStyle w:val="ListParagraph"/>
              <w:numPr>
                <w:ilvl w:val="0"/>
                <w:numId w:val="11"/>
              </w:numPr>
              <w:spacing w:after="60"/>
              <w:rPr>
                <w:ins w:id="316" w:author="QC-4" w:date="2019-11-05T11:14:00Z"/>
              </w:rPr>
            </w:pPr>
            <w:ins w:id="317" w:author="QC-4" w:date="2019-11-05T11:14:00Z">
              <w:r>
                <w:t>BAP routing and bearer-mapping configuration</w:t>
              </w:r>
            </w:ins>
          </w:p>
          <w:p w14:paraId="493F2303" w14:textId="77777777" w:rsidR="00EC717A" w:rsidRDefault="00EC717A" w:rsidP="00F8151C">
            <w:pPr>
              <w:pStyle w:val="ListParagraph"/>
              <w:numPr>
                <w:ilvl w:val="1"/>
                <w:numId w:val="11"/>
              </w:numPr>
              <w:spacing w:after="60"/>
              <w:rPr>
                <w:ins w:id="318" w:author="QC-4" w:date="2019-11-05T11:14:00Z"/>
              </w:rPr>
            </w:pPr>
            <w:ins w:id="319" w:author="QC-4" w:date="2019-11-05T11:14:00Z">
              <w:r>
                <w:t xml:space="preserve">Decide and agree if configuration of upstream routing, bearer mapping and mapping from F1 to L2 parameters is done by RRC or F1-AP. </w:t>
              </w:r>
            </w:ins>
          </w:p>
          <w:p w14:paraId="162F055B" w14:textId="77777777" w:rsidR="00EC717A" w:rsidRDefault="00EC717A" w:rsidP="00F8151C">
            <w:pPr>
              <w:pStyle w:val="ListParagraph"/>
              <w:numPr>
                <w:ilvl w:val="1"/>
                <w:numId w:val="11"/>
              </w:numPr>
              <w:spacing w:after="60"/>
              <w:rPr>
                <w:ins w:id="320" w:author="QC-4" w:date="2019-11-05T11:14:00Z"/>
              </w:rPr>
            </w:pPr>
            <w:ins w:id="321" w:author="QC-4" w:date="2019-11-05T11:14:00Z">
              <w:r>
                <w:t xml:space="preserve">At access IAB-node, configuration of upstream mapping from F1-U/C to </w:t>
              </w:r>
              <w:proofErr w:type="spellStart"/>
              <w:r>
                <w:t>donor’DU’s</w:t>
              </w:r>
              <w:proofErr w:type="spellEnd"/>
              <w:r>
                <w:t xml:space="preserve"> BAP address and BAP path ID (note: RAN3 has so far decided on the upstream bearer mapping).</w:t>
              </w:r>
            </w:ins>
          </w:p>
          <w:p w14:paraId="24ED30AD" w14:textId="77777777" w:rsidR="00EC717A" w:rsidRDefault="00EC717A" w:rsidP="00F8151C">
            <w:pPr>
              <w:pStyle w:val="ListParagraph"/>
              <w:numPr>
                <w:ilvl w:val="1"/>
                <w:numId w:val="11"/>
              </w:numPr>
              <w:spacing w:after="60"/>
              <w:rPr>
                <w:ins w:id="322" w:author="QC-4" w:date="2019-11-05T11:14:00Z"/>
              </w:rPr>
            </w:pPr>
            <w:ins w:id="323" w:author="QC-4" w:date="2019-11-05T11:14:00Z">
              <w:r>
                <w:t xml:space="preserve">Configuration of mapping from CG identifier to next-hop BAP address in UL direction (missing in 38.331). </w:t>
              </w:r>
            </w:ins>
          </w:p>
          <w:p w14:paraId="3A7134AA" w14:textId="77777777" w:rsidR="00EC717A" w:rsidRDefault="00EC717A" w:rsidP="00F8151C">
            <w:pPr>
              <w:pStyle w:val="ListParagraph"/>
              <w:numPr>
                <w:ilvl w:val="1"/>
                <w:numId w:val="11"/>
              </w:numPr>
              <w:spacing w:after="60"/>
              <w:rPr>
                <w:ins w:id="324" w:author="QC-4" w:date="2019-11-05T11:14:00Z"/>
              </w:rPr>
            </w:pPr>
            <w:ins w:id="325" w:author="QC-4" w:date="2019-11-05T11:14:00Z">
              <w:r>
                <w:t>Configuration of MT with BH RLC CH ID via RRC (presently FFS in running CR to 38.331).</w:t>
              </w:r>
            </w:ins>
          </w:p>
          <w:p w14:paraId="23FE331A" w14:textId="77777777" w:rsidR="00EC717A" w:rsidRDefault="00EC717A" w:rsidP="00F8151C">
            <w:pPr>
              <w:pStyle w:val="ListParagraph"/>
              <w:numPr>
                <w:ilvl w:val="1"/>
                <w:numId w:val="11"/>
              </w:numPr>
              <w:spacing w:after="60"/>
              <w:rPr>
                <w:ins w:id="326" w:author="QC-4" w:date="2019-11-05T11:14:00Z"/>
              </w:rPr>
            </w:pPr>
            <w:ins w:id="327" w:author="QC-4" w:date="2019-11-05T11:14:00Z">
              <w:r>
                <w:t>Stage-3 details of routing and bearer-mapping tables</w:t>
              </w:r>
            </w:ins>
          </w:p>
          <w:p w14:paraId="69FB4203" w14:textId="77777777" w:rsidR="00EC717A" w:rsidRDefault="00F8151C" w:rsidP="00F8151C">
            <w:pPr>
              <w:pStyle w:val="ListParagraph"/>
              <w:numPr>
                <w:ilvl w:val="1"/>
                <w:numId w:val="11"/>
              </w:numPr>
              <w:spacing w:after="60"/>
              <w:rPr>
                <w:ins w:id="328" w:author="QC-4" w:date="2019-11-05T11:14:00Z"/>
              </w:rPr>
            </w:pPr>
            <w:ins w:id="329" w:author="QC-4" w:date="2019-11-05T11:17:00Z">
              <w:r>
                <w:t>“</w:t>
              </w:r>
            </w:ins>
            <w:ins w:id="330" w:author="QC-4" w:date="2019-11-05T11:14:00Z">
              <w:r w:rsidR="00EC717A">
                <w:t xml:space="preserve">BAP </w:t>
              </w:r>
            </w:ins>
            <w:ins w:id="331" w:author="QC-4" w:date="2019-11-05T11:17:00Z">
              <w:r>
                <w:t>functional view”</w:t>
              </w:r>
            </w:ins>
            <w:ins w:id="332" w:author="QC-4" w:date="2019-11-05T11:14:00Z">
              <w:r w:rsidR="00EC717A">
                <w:t xml:space="preserve"> figure for 38.340 (could also be done in email discussion) </w:t>
              </w:r>
            </w:ins>
          </w:p>
          <w:p w14:paraId="67205790" w14:textId="77777777" w:rsidR="00EC717A" w:rsidRDefault="00EC717A" w:rsidP="00EC717A">
            <w:pPr>
              <w:pStyle w:val="ListParagraph"/>
              <w:spacing w:after="60"/>
              <w:ind w:left="648"/>
              <w:rPr>
                <w:ins w:id="333" w:author="QC-4" w:date="2019-11-05T11:14:00Z"/>
              </w:rPr>
            </w:pPr>
          </w:p>
          <w:p w14:paraId="5ECC0D6C" w14:textId="77777777" w:rsidR="00EC717A" w:rsidRDefault="00EC717A" w:rsidP="00EC717A">
            <w:pPr>
              <w:spacing w:after="60"/>
              <w:rPr>
                <w:ins w:id="334" w:author="QC-4" w:date="2019-11-05T11:14:00Z"/>
                <w:b/>
                <w:bCs/>
              </w:rPr>
            </w:pPr>
            <w:ins w:id="335" w:author="QC-4" w:date="2019-11-05T11:14:00Z">
              <w:r>
                <w:rPr>
                  <w:b/>
                  <w:bCs/>
                </w:rPr>
                <w:t>Scheduling and QoS</w:t>
              </w:r>
            </w:ins>
          </w:p>
          <w:p w14:paraId="552BC778" w14:textId="77777777" w:rsidR="00EC717A" w:rsidRDefault="00EC717A" w:rsidP="00F8151C">
            <w:pPr>
              <w:pStyle w:val="ListParagraph"/>
              <w:numPr>
                <w:ilvl w:val="0"/>
                <w:numId w:val="11"/>
              </w:numPr>
              <w:spacing w:after="60"/>
              <w:rPr>
                <w:ins w:id="336" w:author="QC-4" w:date="2019-11-05T11:14:00Z"/>
              </w:rPr>
            </w:pPr>
            <w:ins w:id="337" w:author="QC-4" w:date="2019-11-05T11:14:00Z">
              <w:r>
                <w:t>Fairness</w:t>
              </w:r>
            </w:ins>
          </w:p>
          <w:p w14:paraId="0B901B44" w14:textId="77777777" w:rsidR="00EC717A" w:rsidRDefault="00EC717A" w:rsidP="00F8151C">
            <w:pPr>
              <w:pStyle w:val="ListParagraph"/>
              <w:numPr>
                <w:ilvl w:val="1"/>
                <w:numId w:val="11"/>
              </w:numPr>
              <w:spacing w:after="60"/>
              <w:rPr>
                <w:ins w:id="338" w:author="QC-4" w:date="2019-11-05T11:14:00Z"/>
              </w:rPr>
            </w:pPr>
            <w:ins w:id="339" w:author="QC-4" w:date="2019-11-05T11:14:00Z">
              <w:r>
                <w:t xml:space="preserve">The intermediate IAB-node </w:t>
              </w:r>
            </w:ins>
            <w:ins w:id="340" w:author="QC-4" w:date="2019-11-05T11:17:00Z">
              <w:r w:rsidR="00F8151C">
                <w:t>should</w:t>
              </w:r>
            </w:ins>
            <w:ins w:id="341" w:author="QC-4" w:date="2019-11-05T11:14:00Z">
              <w:r>
                <w:t xml:space="preserve"> be configurable with the number of DRBs carried in an N:1 mapped BH RLC channel.</w:t>
              </w:r>
            </w:ins>
          </w:p>
          <w:p w14:paraId="3272BCEC" w14:textId="77777777" w:rsidR="00EC717A" w:rsidRDefault="00EC717A" w:rsidP="00EC717A">
            <w:pPr>
              <w:pStyle w:val="ListParagraph"/>
              <w:spacing w:after="60"/>
              <w:ind w:left="648"/>
              <w:rPr>
                <w:ins w:id="342" w:author="QC-4" w:date="2019-11-05T11:14:00Z"/>
              </w:rPr>
            </w:pPr>
          </w:p>
          <w:p w14:paraId="76C66C91" w14:textId="77777777" w:rsidR="00EC717A" w:rsidRDefault="00EC717A" w:rsidP="00EC717A">
            <w:pPr>
              <w:spacing w:after="60"/>
              <w:rPr>
                <w:ins w:id="343" w:author="QC-4" w:date="2019-11-05T11:14:00Z"/>
                <w:b/>
                <w:bCs/>
              </w:rPr>
            </w:pPr>
            <w:ins w:id="344" w:author="QC-4" w:date="2019-11-05T11:14:00Z">
              <w:r>
                <w:rPr>
                  <w:b/>
                  <w:bCs/>
                </w:rPr>
                <w:t>RLF handling</w:t>
              </w:r>
            </w:ins>
          </w:p>
          <w:p w14:paraId="353FF7C7" w14:textId="77777777" w:rsidR="00EC717A" w:rsidRDefault="00EC717A" w:rsidP="00F8151C">
            <w:pPr>
              <w:pStyle w:val="ListParagraph"/>
              <w:numPr>
                <w:ilvl w:val="0"/>
                <w:numId w:val="11"/>
              </w:numPr>
              <w:spacing w:after="60"/>
              <w:rPr>
                <w:ins w:id="345" w:author="QC-4" w:date="2019-11-05T11:24:00Z"/>
              </w:rPr>
            </w:pPr>
            <w:ins w:id="346" w:author="QC-4" w:date="2019-11-05T11:14:00Z">
              <w:r>
                <w:t>Message format of RLF notification</w:t>
              </w:r>
            </w:ins>
          </w:p>
          <w:p w14:paraId="721165EE" w14:textId="77777777" w:rsidR="007B5408" w:rsidRDefault="007B5408" w:rsidP="007B5408">
            <w:pPr>
              <w:pStyle w:val="ListParagraph"/>
              <w:spacing w:after="60"/>
              <w:rPr>
                <w:ins w:id="347" w:author="QC-4" w:date="2019-11-05T11:24:00Z"/>
              </w:rPr>
            </w:pPr>
          </w:p>
          <w:p w14:paraId="20805718" w14:textId="77777777" w:rsidR="007B5408" w:rsidRPr="00E925C9" w:rsidRDefault="007B5408" w:rsidP="00E925C9">
            <w:pPr>
              <w:spacing w:after="60"/>
              <w:rPr>
                <w:ins w:id="348" w:author="QC-4" w:date="2019-11-05T11:24:00Z"/>
                <w:b/>
                <w:bCs/>
              </w:rPr>
            </w:pPr>
            <w:ins w:id="349" w:author="QC-4" w:date="2019-11-05T11:24:00Z">
              <w:r>
                <w:rPr>
                  <w:b/>
                  <w:bCs/>
                </w:rPr>
                <w:t>LS from RAN1 on signalling for PHY layer support</w:t>
              </w:r>
            </w:ins>
          </w:p>
          <w:p w14:paraId="769A0277" w14:textId="77777777" w:rsidR="007B5408" w:rsidRDefault="007B5408" w:rsidP="00E925C9">
            <w:pPr>
              <w:pStyle w:val="ListParagraph"/>
              <w:spacing w:after="60"/>
              <w:ind w:left="0"/>
              <w:rPr>
                <w:ins w:id="350" w:author="QC-4" w:date="2019-11-05T11:14:00Z"/>
              </w:rPr>
            </w:pPr>
          </w:p>
          <w:p w14:paraId="0D5D8BC4" w14:textId="77777777" w:rsidR="004B5CED" w:rsidRPr="0086528E" w:rsidRDefault="004B5CED" w:rsidP="00E925C9">
            <w:pPr>
              <w:pStyle w:val="maintext"/>
              <w:spacing w:line="240" w:lineRule="auto"/>
              <w:ind w:firstLineChars="0" w:firstLine="0"/>
              <w:jc w:val="left"/>
              <w:rPr>
                <w:rFonts w:eastAsia="Times New Roman" w:cs="Times New Roman"/>
                <w:lang w:eastAsia="en-US"/>
              </w:rPr>
            </w:pPr>
          </w:p>
        </w:tc>
      </w:tr>
      <w:tr w:rsidR="00B15627" w14:paraId="480ECB89" w14:textId="77777777" w:rsidTr="00A54875">
        <w:tc>
          <w:tcPr>
            <w:tcW w:w="1028" w:type="dxa"/>
            <w:shd w:val="clear" w:color="auto" w:fill="FFD966"/>
          </w:tcPr>
          <w:p w14:paraId="7A8B991F" w14:textId="77777777" w:rsidR="00B15627" w:rsidRDefault="00B15627" w:rsidP="00B15627">
            <w:pPr>
              <w:spacing w:before="60" w:after="60"/>
            </w:pPr>
            <w:r>
              <w:t>RAN3</w:t>
            </w:r>
          </w:p>
        </w:tc>
        <w:tc>
          <w:tcPr>
            <w:tcW w:w="928" w:type="dxa"/>
            <w:shd w:val="clear" w:color="auto" w:fill="FFD966"/>
          </w:tcPr>
          <w:p w14:paraId="587E3A9D" w14:textId="77777777" w:rsidR="00B15627" w:rsidRDefault="00B15627" w:rsidP="00B15627">
            <w:pPr>
              <w:spacing w:before="60" w:after="60"/>
            </w:pPr>
            <w:r>
              <w:t>#106</w:t>
            </w:r>
          </w:p>
        </w:tc>
        <w:tc>
          <w:tcPr>
            <w:tcW w:w="1122" w:type="dxa"/>
            <w:shd w:val="clear" w:color="auto" w:fill="FFD966"/>
          </w:tcPr>
          <w:p w14:paraId="7D9B78B7" w14:textId="77777777" w:rsidR="00B15627" w:rsidRDefault="00B15627" w:rsidP="00B15627">
            <w:pPr>
              <w:spacing w:before="60" w:after="60"/>
            </w:pPr>
            <w:r>
              <w:t>Nov 18-22, 2019</w:t>
            </w:r>
          </w:p>
        </w:tc>
        <w:tc>
          <w:tcPr>
            <w:tcW w:w="720" w:type="dxa"/>
            <w:shd w:val="clear" w:color="auto" w:fill="FFD966"/>
          </w:tcPr>
          <w:p w14:paraId="507302F5" w14:textId="77777777" w:rsidR="00B15627" w:rsidRDefault="00B15627" w:rsidP="00B15627">
            <w:pPr>
              <w:spacing w:before="60" w:after="60"/>
            </w:pPr>
            <w:r>
              <w:t>2</w:t>
            </w:r>
          </w:p>
        </w:tc>
        <w:tc>
          <w:tcPr>
            <w:tcW w:w="6007" w:type="dxa"/>
            <w:shd w:val="clear" w:color="auto" w:fill="FFD966"/>
          </w:tcPr>
          <w:p w14:paraId="67456238" w14:textId="77777777" w:rsidR="00AE35AC" w:rsidRPr="0044338F" w:rsidRDefault="00AE35AC" w:rsidP="00AE35AC">
            <w:pPr>
              <w:rPr>
                <w:ins w:id="351" w:author="QC-4" w:date="2019-11-05T11:25:00Z"/>
                <w:b/>
                <w:bCs/>
              </w:rPr>
            </w:pPr>
            <w:ins w:id="352" w:author="QC-4" w:date="2019-11-05T11:25:00Z">
              <w:r w:rsidRPr="0044338F">
                <w:rPr>
                  <w:b/>
                  <w:bCs/>
                </w:rPr>
                <w:t>Stage 2</w:t>
              </w:r>
            </w:ins>
          </w:p>
          <w:p w14:paraId="6BD5E9CA" w14:textId="77777777" w:rsidR="00AE35AC" w:rsidRPr="0044338F" w:rsidRDefault="00AE35AC">
            <w:pPr>
              <w:numPr>
                <w:ilvl w:val="0"/>
                <w:numId w:val="15"/>
              </w:numPr>
              <w:spacing w:after="160" w:line="259" w:lineRule="auto"/>
              <w:rPr>
                <w:ins w:id="353" w:author="QC-4" w:date="2019-11-05T11:25:00Z"/>
              </w:rPr>
              <w:pPrChange w:id="354" w:author="QC-4" w:date="2019-11-05T12:01:00Z">
                <w:pPr>
                  <w:numPr>
                    <w:numId w:val="14"/>
                  </w:numPr>
                  <w:spacing w:after="160" w:line="259" w:lineRule="auto"/>
                  <w:ind w:left="360" w:hanging="360"/>
                </w:pPr>
              </w:pPrChange>
            </w:pPr>
            <w:ins w:id="355" w:author="QC-4" w:date="2019-11-05T11:25:00Z">
              <w:r w:rsidRPr="0044338F">
                <w:t xml:space="preserve">Protocol stacks with </w:t>
              </w:r>
              <w:r>
                <w:t>split-donor</w:t>
              </w:r>
              <w:r w:rsidRPr="0044338F">
                <w:t xml:space="preserve"> for </w:t>
              </w:r>
            </w:ins>
            <w:ins w:id="356" w:author="QC-4" w:date="2019-11-05T11:26:00Z">
              <w:r>
                <w:t xml:space="preserve">running CR to </w:t>
              </w:r>
            </w:ins>
            <w:ins w:id="357" w:author="QC-4" w:date="2019-11-05T11:25:00Z">
              <w:r w:rsidRPr="0044338F">
                <w:t>38.401</w:t>
              </w:r>
            </w:ins>
          </w:p>
          <w:p w14:paraId="0876D65C" w14:textId="77777777" w:rsidR="00B359B7" w:rsidRDefault="00B359B7" w:rsidP="00AE35AC">
            <w:pPr>
              <w:rPr>
                <w:ins w:id="358" w:author="QC-4" w:date="2019-11-05T12:07:00Z"/>
                <w:b/>
                <w:bCs/>
              </w:rPr>
            </w:pPr>
          </w:p>
          <w:p w14:paraId="520A3128" w14:textId="77777777" w:rsidR="00AE35AC" w:rsidRPr="00126492" w:rsidRDefault="00AE35AC" w:rsidP="00AE35AC">
            <w:pPr>
              <w:rPr>
                <w:ins w:id="359" w:author="QC-4" w:date="2019-11-05T11:25:00Z"/>
                <w:b/>
                <w:bCs/>
              </w:rPr>
            </w:pPr>
            <w:ins w:id="360" w:author="QC-4" w:date="2019-11-05T11:25:00Z">
              <w:r w:rsidRPr="00126492">
                <w:rPr>
                  <w:b/>
                  <w:bCs/>
                </w:rPr>
                <w:t>IAB-node integration</w:t>
              </w:r>
            </w:ins>
          </w:p>
          <w:p w14:paraId="6C0CAC09" w14:textId="77777777" w:rsidR="00AE35AC" w:rsidRDefault="00AE35AC">
            <w:pPr>
              <w:numPr>
                <w:ilvl w:val="0"/>
                <w:numId w:val="15"/>
              </w:numPr>
              <w:rPr>
                <w:ins w:id="361" w:author="QC-4" w:date="2019-11-05T11:25:00Z"/>
              </w:rPr>
              <w:pPrChange w:id="362" w:author="QC-4" w:date="2019-11-05T12:01:00Z">
                <w:pPr/>
              </w:pPrChange>
            </w:pPr>
            <w:ins w:id="363" w:author="QC-4" w:date="2019-11-05T11:25:00Z">
              <w:r>
                <w:t>Stage 2 integration for EN DC</w:t>
              </w:r>
            </w:ins>
          </w:p>
          <w:p w14:paraId="3D30D3AD" w14:textId="77777777" w:rsidR="00AE35AC" w:rsidRDefault="00AE35AC" w:rsidP="00AE35AC">
            <w:pPr>
              <w:rPr>
                <w:ins w:id="364" w:author="QC-4" w:date="2019-11-05T11:25:00Z"/>
                <w:b/>
                <w:bCs/>
              </w:rPr>
            </w:pPr>
          </w:p>
          <w:p w14:paraId="153557D0" w14:textId="77777777" w:rsidR="00AE35AC" w:rsidRPr="00126492" w:rsidRDefault="00AE35AC" w:rsidP="00AE35AC">
            <w:pPr>
              <w:rPr>
                <w:ins w:id="365" w:author="QC-4" w:date="2019-11-05T11:25:00Z"/>
                <w:b/>
                <w:bCs/>
              </w:rPr>
            </w:pPr>
            <w:ins w:id="366" w:author="QC-4" w:date="2019-11-05T11:25:00Z">
              <w:r>
                <w:rPr>
                  <w:b/>
                  <w:bCs/>
                </w:rPr>
                <w:t>IP address allocation</w:t>
              </w:r>
            </w:ins>
          </w:p>
          <w:p w14:paraId="3A767060" w14:textId="77777777" w:rsidR="00AE35AC" w:rsidRDefault="00AE35AC">
            <w:pPr>
              <w:numPr>
                <w:ilvl w:val="0"/>
                <w:numId w:val="15"/>
              </w:numPr>
              <w:rPr>
                <w:ins w:id="367" w:author="QC-4" w:date="2019-11-05T11:25:00Z"/>
              </w:rPr>
              <w:pPrChange w:id="368" w:author="QC-4" w:date="2019-11-05T12:01:00Z">
                <w:pPr/>
              </w:pPrChange>
            </w:pPr>
            <w:ins w:id="369" w:author="QC-4" w:date="2019-11-05T11:25:00Z">
              <w:r>
                <w:t xml:space="preserve">IAB-node IP address: </w:t>
              </w:r>
            </w:ins>
          </w:p>
          <w:p w14:paraId="6CC1D3FC" w14:textId="77777777" w:rsidR="00AE35AC" w:rsidRDefault="00AE35AC">
            <w:pPr>
              <w:ind w:left="288"/>
              <w:rPr>
                <w:ins w:id="370" w:author="QC-4" w:date="2019-11-05T11:25:00Z"/>
              </w:rPr>
              <w:pPrChange w:id="371" w:author="QC-4" w:date="2019-11-05T11:26:00Z">
                <w:pPr/>
              </w:pPrChange>
            </w:pPr>
            <w:ins w:id="372" w:author="QC-4" w:date="2019-11-05T11:25:00Z">
              <w:r>
                <w:t xml:space="preserve">- </w:t>
              </w:r>
            </w:ins>
            <w:ins w:id="373" w:author="QC-4" w:date="2019-11-05T12:07:00Z">
              <w:r w:rsidR="00B359B7">
                <w:t>A</w:t>
              </w:r>
            </w:ins>
            <w:ins w:id="374" w:author="QC-4" w:date="2019-11-05T11:25:00Z">
              <w:r>
                <w:t>llocat</w:t>
              </w:r>
            </w:ins>
            <w:ins w:id="375" w:author="QC-4" w:date="2019-11-05T12:07:00Z">
              <w:r w:rsidR="00B359B7">
                <w:t>ion of</w:t>
              </w:r>
            </w:ins>
            <w:ins w:id="376" w:author="QC-4" w:date="2019-11-05T11:25:00Z">
              <w:r>
                <w:t xml:space="preserve"> IPv6 address prefix to IAB-node</w:t>
              </w:r>
            </w:ins>
            <w:ins w:id="377" w:author="QC-4" w:date="2019-11-05T11:27:00Z">
              <w:r>
                <w:t>.</w:t>
              </w:r>
            </w:ins>
            <w:ins w:id="378" w:author="QC-4" w:date="2019-11-05T11:25:00Z">
              <w:r>
                <w:t xml:space="preserve"> </w:t>
              </w:r>
            </w:ins>
            <w:ins w:id="379" w:author="QC-4" w:date="2019-11-05T12:07:00Z">
              <w:r w:rsidR="00B359B7">
                <w:t>Request for prefix size.</w:t>
              </w:r>
            </w:ins>
          </w:p>
          <w:p w14:paraId="62EE64D4" w14:textId="77777777" w:rsidR="00AE35AC" w:rsidRDefault="00AE35AC">
            <w:pPr>
              <w:ind w:left="288"/>
              <w:rPr>
                <w:ins w:id="380" w:author="QC-4" w:date="2019-11-05T11:25:00Z"/>
              </w:rPr>
              <w:pPrChange w:id="381" w:author="QC-4" w:date="2019-11-05T11:26:00Z">
                <w:pPr/>
              </w:pPrChange>
            </w:pPr>
            <w:ins w:id="382" w:author="QC-4" w:date="2019-11-05T11:25:00Z">
              <w:r>
                <w:t xml:space="preserve">- </w:t>
              </w:r>
            </w:ins>
            <w:ins w:id="383" w:author="QC-4" w:date="2019-11-05T12:07:00Z">
              <w:r w:rsidR="00B359B7">
                <w:t xml:space="preserve">Allocation of </w:t>
              </w:r>
            </w:ins>
            <w:ins w:id="384" w:author="QC-4" w:date="2019-11-05T11:25:00Z">
              <w:r>
                <w:t>different address(es) for UP domain than for CP domain</w:t>
              </w:r>
            </w:ins>
            <w:ins w:id="385" w:author="QC-4" w:date="2019-11-05T11:27:00Z">
              <w:r>
                <w:t>.</w:t>
              </w:r>
            </w:ins>
            <w:ins w:id="386" w:author="QC-4" w:date="2019-11-05T11:25:00Z">
              <w:r>
                <w:t xml:space="preserve"> </w:t>
              </w:r>
            </w:ins>
            <w:ins w:id="387" w:author="QC-4" w:date="2019-11-05T12:08:00Z">
              <w:r w:rsidR="00B359B7">
                <w:t>Indication on which a</w:t>
              </w:r>
            </w:ins>
            <w:ins w:id="388" w:author="QC-4" w:date="2019-11-05T11:25:00Z">
              <w:r>
                <w:t xml:space="preserve">ddress(es) </w:t>
              </w:r>
            </w:ins>
            <w:ins w:id="389" w:author="QC-4" w:date="2019-11-05T12:08:00Z">
              <w:r w:rsidR="00B359B7">
                <w:t>to be used</w:t>
              </w:r>
            </w:ins>
            <w:ins w:id="390" w:author="QC-4" w:date="2019-11-05T11:25:00Z">
              <w:r>
                <w:t xml:space="preserve"> for either domain</w:t>
              </w:r>
            </w:ins>
            <w:ins w:id="391" w:author="QC-4" w:date="2019-11-05T11:27:00Z">
              <w:r>
                <w:t>.</w:t>
              </w:r>
            </w:ins>
          </w:p>
          <w:p w14:paraId="6E9F03A3" w14:textId="77777777" w:rsidR="00AE35AC" w:rsidRDefault="00AE35AC">
            <w:pPr>
              <w:numPr>
                <w:ilvl w:val="0"/>
                <w:numId w:val="15"/>
              </w:numPr>
              <w:rPr>
                <w:ins w:id="392" w:author="QC-4" w:date="2019-11-05T11:25:00Z"/>
              </w:rPr>
              <w:pPrChange w:id="393" w:author="QC-4" w:date="2019-11-05T12:02:00Z">
                <w:pPr/>
              </w:pPrChange>
            </w:pPr>
            <w:ins w:id="394" w:author="QC-4" w:date="2019-11-05T11:25:00Z">
              <w:r>
                <w:t>CU IP address:</w:t>
              </w:r>
            </w:ins>
          </w:p>
          <w:p w14:paraId="655B7042" w14:textId="77777777" w:rsidR="00AE35AC" w:rsidRDefault="00AE35AC">
            <w:pPr>
              <w:ind w:left="288"/>
              <w:rPr>
                <w:ins w:id="395" w:author="QC-4" w:date="2019-11-05T11:25:00Z"/>
              </w:rPr>
              <w:pPrChange w:id="396" w:author="QC-4" w:date="2019-11-05T11:27:00Z">
                <w:pPr/>
              </w:pPrChange>
            </w:pPr>
            <w:ins w:id="397" w:author="QC-4" w:date="2019-11-05T11:25:00Z">
              <w:r>
                <w:t xml:space="preserve">- </w:t>
              </w:r>
            </w:ins>
            <w:ins w:id="398" w:author="QC-4" w:date="2019-11-05T12:08:00Z">
              <w:r w:rsidR="00CE3BD1">
                <w:t>Determination of</w:t>
              </w:r>
            </w:ins>
            <w:ins w:id="399" w:author="QC-4" w:date="2019-11-05T11:25:00Z">
              <w:r>
                <w:t xml:space="preserve"> CU-CP’s IP address</w:t>
              </w:r>
            </w:ins>
            <w:ins w:id="400" w:author="QC-4" w:date="2019-11-05T12:08:00Z">
              <w:r w:rsidR="00CE3BD1">
                <w:t xml:space="preserve"> by </w:t>
              </w:r>
              <w:proofErr w:type="spellStart"/>
              <w:r w:rsidR="00CE3BD1">
                <w:t>IAb</w:t>
              </w:r>
              <w:proofErr w:type="spellEnd"/>
              <w:r w:rsidR="00CE3BD1">
                <w:t>-node</w:t>
              </w:r>
            </w:ins>
            <w:ins w:id="401" w:author="QC-4" w:date="2019-11-05T11:27:00Z">
              <w:r>
                <w:t>.</w:t>
              </w:r>
            </w:ins>
          </w:p>
          <w:p w14:paraId="7FEE917A" w14:textId="77777777" w:rsidR="00AE35AC" w:rsidRDefault="00AE35AC" w:rsidP="00AE35AC">
            <w:pPr>
              <w:ind w:left="288"/>
              <w:rPr>
                <w:ins w:id="402" w:author="QC-4" w:date="2019-11-05T11:27:00Z"/>
              </w:rPr>
            </w:pPr>
            <w:ins w:id="403" w:author="QC-4" w:date="2019-11-05T11:25:00Z">
              <w:r>
                <w:t xml:space="preserve">- </w:t>
              </w:r>
            </w:ins>
            <w:ins w:id="404" w:author="QC-4" w:date="2019-11-05T12:08:00Z">
              <w:r w:rsidR="00CE3BD1">
                <w:t xml:space="preserve">Determination </w:t>
              </w:r>
            </w:ins>
            <w:ins w:id="405" w:author="QC-4" w:date="2019-11-05T11:25:00Z">
              <w:r>
                <w:t xml:space="preserve">if </w:t>
              </w:r>
            </w:ins>
            <w:ins w:id="406" w:author="QC-4" w:date="2019-11-05T12:08:00Z">
              <w:r w:rsidR="00CE3BD1">
                <w:t>IAB-node</w:t>
              </w:r>
            </w:ins>
            <w:ins w:id="407" w:author="QC-4" w:date="2019-11-05T11:25:00Z">
              <w:r>
                <w:t xml:space="preserve"> should use IPsec tunnel mode or transport mode, i.e. if there is an external </w:t>
              </w:r>
              <w:proofErr w:type="spellStart"/>
              <w:r>
                <w:t>SeGW</w:t>
              </w:r>
            </w:ins>
            <w:proofErr w:type="spellEnd"/>
            <w:ins w:id="408" w:author="QC-4" w:date="2019-11-05T11:27:00Z">
              <w:r>
                <w:t>.</w:t>
              </w:r>
            </w:ins>
          </w:p>
          <w:p w14:paraId="7E4FFF09" w14:textId="77777777" w:rsidR="00AE35AC" w:rsidRDefault="00AE35AC">
            <w:pPr>
              <w:ind w:left="288"/>
              <w:rPr>
                <w:ins w:id="409" w:author="QC-4" w:date="2019-11-05T11:25:00Z"/>
              </w:rPr>
              <w:pPrChange w:id="410" w:author="QC-4" w:date="2019-11-05T11:27:00Z">
                <w:pPr/>
              </w:pPrChange>
            </w:pPr>
            <w:ins w:id="411" w:author="QC-4" w:date="2019-11-05T11:27:00Z">
              <w:r>
                <w:t>-</w:t>
              </w:r>
            </w:ins>
            <w:ins w:id="412" w:author="QC-4" w:date="2019-11-05T11:25:00Z">
              <w:r>
                <w:t xml:space="preserve"> </w:t>
              </w:r>
            </w:ins>
            <w:ins w:id="413" w:author="QC-4" w:date="2019-11-05T12:08:00Z">
              <w:r w:rsidR="00CE3BD1">
                <w:t>Determination</w:t>
              </w:r>
            </w:ins>
            <w:ins w:id="414" w:author="QC-4" w:date="2019-11-05T12:09:00Z">
              <w:r w:rsidR="00CE3BD1">
                <w:t xml:space="preserve"> of</w:t>
              </w:r>
            </w:ins>
            <w:ins w:id="415" w:author="QC-4" w:date="2019-11-05T11:25:00Z">
              <w:r>
                <w:t xml:space="preserve"> </w:t>
              </w:r>
              <w:proofErr w:type="spellStart"/>
              <w:r>
                <w:t>SeGW’s</w:t>
              </w:r>
            </w:ins>
            <w:proofErr w:type="spellEnd"/>
            <w:ins w:id="416" w:author="QC-4" w:date="2019-11-05T11:27:00Z">
              <w:r>
                <w:t xml:space="preserve"> IP</w:t>
              </w:r>
            </w:ins>
            <w:ins w:id="417" w:author="QC-4" w:date="2019-11-05T11:25:00Z">
              <w:r>
                <w:t xml:space="preserve"> address (outer tunnel address) vs the CU’s IP address (inner tunnel address) for IPsec tunnel mode</w:t>
              </w:r>
            </w:ins>
            <w:ins w:id="418" w:author="QC-4" w:date="2019-11-05T11:28:00Z">
              <w:r>
                <w:t>.</w:t>
              </w:r>
            </w:ins>
            <w:ins w:id="419" w:author="QC-4" w:date="2019-11-05T11:25:00Z">
              <w:r>
                <w:t xml:space="preserve"> This issue may apply separately to UP and to CP since they may reside in different IP domains. </w:t>
              </w:r>
            </w:ins>
          </w:p>
          <w:p w14:paraId="5DF7F713" w14:textId="77777777" w:rsidR="00AE35AC" w:rsidRDefault="00AE35AC">
            <w:pPr>
              <w:ind w:left="288"/>
              <w:rPr>
                <w:ins w:id="420" w:author="QC-4" w:date="2019-11-05T11:25:00Z"/>
              </w:rPr>
              <w:pPrChange w:id="421" w:author="QC-4" w:date="2019-11-05T11:27:00Z">
                <w:pPr/>
              </w:pPrChange>
            </w:pPr>
            <w:ins w:id="422" w:author="QC-4" w:date="2019-11-05T11:25:00Z">
              <w:r>
                <w:t xml:space="preserve">Note: </w:t>
              </w:r>
            </w:ins>
            <w:ins w:id="423" w:author="QC-4" w:date="2019-11-05T11:28:00Z">
              <w:r>
                <w:t>In case of</w:t>
              </w:r>
            </w:ins>
            <w:ins w:id="424" w:author="QC-4" w:date="2019-11-05T11:25:00Z">
              <w:r>
                <w:t xml:space="preserve"> OAM-based configuration, inter-CU topology adaptation </w:t>
              </w:r>
            </w:ins>
            <w:ins w:id="425" w:author="QC-4" w:date="2019-11-05T11:28:00Z">
              <w:r>
                <w:t xml:space="preserve">cannot be supported </w:t>
              </w:r>
            </w:ins>
            <w:ins w:id="426" w:author="QC-4" w:date="2019-11-05T11:25:00Z">
              <w:r>
                <w:t>in this release</w:t>
              </w:r>
            </w:ins>
            <w:ins w:id="427" w:author="QC-4" w:date="2019-11-05T11:28:00Z">
              <w:r>
                <w:t>.</w:t>
              </w:r>
            </w:ins>
          </w:p>
          <w:p w14:paraId="0CCE8905" w14:textId="77777777" w:rsidR="00AE35AC" w:rsidRPr="0089335C" w:rsidRDefault="00AE35AC" w:rsidP="00AE35AC">
            <w:pPr>
              <w:rPr>
                <w:ins w:id="428" w:author="QC-4" w:date="2019-11-05T11:25:00Z"/>
                <w:b/>
                <w:bCs/>
              </w:rPr>
            </w:pPr>
            <w:ins w:id="429" w:author="QC-4" w:date="2019-11-05T11:25:00Z">
              <w:r w:rsidRPr="0089335C">
                <w:rPr>
                  <w:b/>
                  <w:bCs/>
                </w:rPr>
                <w:t>QoS</w:t>
              </w:r>
            </w:ins>
          </w:p>
          <w:p w14:paraId="6A6B349E" w14:textId="77777777" w:rsidR="00AE35AC" w:rsidRDefault="00AE35AC">
            <w:pPr>
              <w:numPr>
                <w:ilvl w:val="0"/>
                <w:numId w:val="15"/>
              </w:numPr>
              <w:rPr>
                <w:ins w:id="430" w:author="QC-4" w:date="2019-11-05T11:25:00Z"/>
              </w:rPr>
              <w:pPrChange w:id="431" w:author="QC-4" w:date="2019-11-05T12:02:00Z">
                <w:pPr/>
              </w:pPrChange>
            </w:pPr>
            <w:ins w:id="432" w:author="QC-4" w:date="2019-11-05T11:25:00Z">
              <w:r>
                <w:t>Prioritization of CP over UP traffic</w:t>
              </w:r>
            </w:ins>
          </w:p>
          <w:p w14:paraId="2DCE8D42" w14:textId="77777777" w:rsidR="00AE35AC" w:rsidRDefault="00AE35AC" w:rsidP="00AE35AC">
            <w:pPr>
              <w:ind w:left="288"/>
              <w:rPr>
                <w:ins w:id="433" w:author="QC-4" w:date="2019-11-05T11:25:00Z"/>
              </w:rPr>
            </w:pPr>
            <w:ins w:id="434" w:author="QC-4" w:date="2019-11-05T11:25:00Z">
              <w:r>
                <w:t xml:space="preserve">- BH RLC channel </w:t>
              </w:r>
            </w:ins>
            <w:ins w:id="435" w:author="QC-4" w:date="2019-11-05T11:29:00Z">
              <w:r>
                <w:t xml:space="preserve">needs to </w:t>
              </w:r>
            </w:ins>
            <w:ins w:id="436" w:author="QC-4" w:date="2019-11-05T11:25:00Z">
              <w:r>
                <w:t>allow indicating higher priority for F1-C traffic.</w:t>
              </w:r>
            </w:ins>
          </w:p>
          <w:p w14:paraId="680DDA1E" w14:textId="77777777" w:rsidR="00AE35AC" w:rsidRDefault="00AE35AC">
            <w:pPr>
              <w:numPr>
                <w:ilvl w:val="0"/>
                <w:numId w:val="15"/>
              </w:numPr>
              <w:rPr>
                <w:ins w:id="437" w:author="QC-4" w:date="2019-11-05T11:25:00Z"/>
              </w:rPr>
              <w:pPrChange w:id="438" w:author="QC-4" w:date="2019-11-05T12:02:00Z">
                <w:pPr/>
              </w:pPrChange>
            </w:pPr>
            <w:ins w:id="439" w:author="QC-4" w:date="2019-11-05T11:25:00Z">
              <w:r>
                <w:t>Configuration of number of DRBs mapped to BH RLC channel</w:t>
              </w:r>
            </w:ins>
          </w:p>
          <w:p w14:paraId="76759320" w14:textId="77777777" w:rsidR="00AE35AC" w:rsidRDefault="00AE35AC">
            <w:pPr>
              <w:ind w:left="288"/>
              <w:rPr>
                <w:ins w:id="440" w:author="QC-4" w:date="2019-11-05T11:25:00Z"/>
              </w:rPr>
              <w:pPrChange w:id="441" w:author="QC-4" w:date="2019-11-05T11:29:00Z">
                <w:pPr/>
              </w:pPrChange>
            </w:pPr>
            <w:ins w:id="442" w:author="QC-4" w:date="2019-11-05T11:25:00Z">
              <w:r>
                <w:t xml:space="preserve">- The MAC scheduler on inter-mediate IAB-node needs to know how many DRBs are mapped onto BH RLC channel. </w:t>
              </w:r>
            </w:ins>
          </w:p>
          <w:p w14:paraId="179A37DA" w14:textId="77777777" w:rsidR="00AE35AC" w:rsidRDefault="00AE35AC">
            <w:pPr>
              <w:numPr>
                <w:ilvl w:val="0"/>
                <w:numId w:val="15"/>
              </w:numPr>
              <w:rPr>
                <w:ins w:id="443" w:author="QC-4" w:date="2019-11-05T11:25:00Z"/>
              </w:rPr>
              <w:pPrChange w:id="444" w:author="QC-4" w:date="2019-11-05T12:02:00Z">
                <w:pPr/>
              </w:pPrChange>
            </w:pPr>
            <w:ins w:id="445" w:author="QC-4" w:date="2019-11-05T11:25:00Z">
              <w:r>
                <w:t xml:space="preserve">LS from RAN2 on prioritization of SRB0 over SRB1 </w:t>
              </w:r>
            </w:ins>
          </w:p>
          <w:p w14:paraId="125D582D" w14:textId="77777777" w:rsidR="009062D3" w:rsidRDefault="009062D3" w:rsidP="00AE35AC">
            <w:pPr>
              <w:rPr>
                <w:ins w:id="446" w:author="QC-4" w:date="2019-11-05T12:03:00Z"/>
                <w:b/>
                <w:bCs/>
              </w:rPr>
            </w:pPr>
          </w:p>
          <w:p w14:paraId="220C6FBF" w14:textId="77777777" w:rsidR="00AE35AC" w:rsidRPr="00765368" w:rsidRDefault="00AE35AC" w:rsidP="00AE35AC">
            <w:pPr>
              <w:rPr>
                <w:ins w:id="447" w:author="QC-4" w:date="2019-11-05T11:25:00Z"/>
                <w:b/>
                <w:bCs/>
              </w:rPr>
            </w:pPr>
            <w:ins w:id="448" w:author="QC-4" w:date="2019-11-05T11:25:00Z">
              <w:r w:rsidRPr="00765368">
                <w:rPr>
                  <w:b/>
                  <w:bCs/>
                </w:rPr>
                <w:t>BAP layer</w:t>
              </w:r>
            </w:ins>
          </w:p>
          <w:p w14:paraId="5227AB1B" w14:textId="77777777" w:rsidR="00AE35AC" w:rsidRDefault="00AE35AC">
            <w:pPr>
              <w:numPr>
                <w:ilvl w:val="0"/>
                <w:numId w:val="15"/>
              </w:numPr>
              <w:rPr>
                <w:ins w:id="449" w:author="QC-4" w:date="2019-11-05T11:25:00Z"/>
              </w:rPr>
              <w:pPrChange w:id="450" w:author="QC-4" w:date="2019-11-05T12:03:00Z">
                <w:pPr/>
              </w:pPrChange>
            </w:pPr>
            <w:ins w:id="451" w:author="QC-4" w:date="2019-11-05T11:25:00Z">
              <w:r>
                <w:t xml:space="preserve">L2 configuration </w:t>
              </w:r>
            </w:ins>
          </w:p>
          <w:p w14:paraId="56DC17E7" w14:textId="77777777" w:rsidR="00AE35AC" w:rsidRDefault="00AE35AC" w:rsidP="009062D3">
            <w:pPr>
              <w:ind w:left="288"/>
              <w:rPr>
                <w:ins w:id="452" w:author="QC-4" w:date="2019-11-05T12:10:00Z"/>
              </w:rPr>
            </w:pPr>
            <w:ins w:id="453" w:author="QC-4" w:date="2019-11-05T11:25:00Z">
              <w:r>
                <w:t xml:space="preserve">- Configuration of mapping from </w:t>
              </w:r>
              <w:proofErr w:type="spellStart"/>
              <w:r>
                <w:t>gNB</w:t>
              </w:r>
              <w:proofErr w:type="spellEnd"/>
              <w:r>
                <w:t>-DU/</w:t>
              </w:r>
              <w:proofErr w:type="spellStart"/>
              <w:r>
                <w:t>gNB</w:t>
              </w:r>
              <w:proofErr w:type="spellEnd"/>
              <w:r>
                <w:t>-CU UE F1AP ID of IAB-MT to next-hop BAP address. This is based on RAN2 agreements to use BAP address as the BH-link identifier for BAP routing.</w:t>
              </w:r>
            </w:ins>
          </w:p>
          <w:p w14:paraId="548DE4BD" w14:textId="77777777" w:rsidR="007F7268" w:rsidRDefault="007F7268">
            <w:pPr>
              <w:ind w:left="288"/>
              <w:rPr>
                <w:ins w:id="454" w:author="QC-4" w:date="2019-11-05T11:25:00Z"/>
              </w:rPr>
              <w:pPrChange w:id="455" w:author="QC-4" w:date="2019-11-05T12:03:00Z">
                <w:pPr/>
              </w:pPrChange>
            </w:pPr>
          </w:p>
          <w:p w14:paraId="628D0F1C" w14:textId="77777777" w:rsidR="00AE35AC" w:rsidRPr="00231176" w:rsidRDefault="00AE35AC" w:rsidP="00AE35AC">
            <w:pPr>
              <w:rPr>
                <w:ins w:id="456" w:author="QC-4" w:date="2019-11-05T11:25:00Z"/>
                <w:b/>
                <w:bCs/>
              </w:rPr>
            </w:pPr>
            <w:ins w:id="457" w:author="QC-4" w:date="2019-11-05T11:25:00Z">
              <w:r w:rsidRPr="00231176">
                <w:rPr>
                  <w:b/>
                  <w:bCs/>
                </w:rPr>
                <w:t>U-plane</w:t>
              </w:r>
            </w:ins>
          </w:p>
          <w:p w14:paraId="588986F4" w14:textId="77777777" w:rsidR="007F7268" w:rsidRDefault="00AE35AC" w:rsidP="0078448D">
            <w:pPr>
              <w:numPr>
                <w:ilvl w:val="0"/>
                <w:numId w:val="15"/>
              </w:numPr>
              <w:ind w:left="288"/>
              <w:rPr>
                <w:ins w:id="458" w:author="QC-4" w:date="2019-11-05T12:09:00Z"/>
              </w:rPr>
            </w:pPr>
            <w:ins w:id="459" w:author="QC-4" w:date="2019-11-05T11:25:00Z">
              <w:r>
                <w:t xml:space="preserve">UL mapping of F1-C traffic to L2 parameters </w:t>
              </w:r>
            </w:ins>
          </w:p>
          <w:p w14:paraId="2F0B1A0E" w14:textId="77777777" w:rsidR="00AE35AC" w:rsidRDefault="00AE35AC" w:rsidP="00AE35AC">
            <w:pPr>
              <w:rPr>
                <w:ins w:id="460" w:author="QC-4" w:date="2019-11-05T11:25:00Z"/>
              </w:rPr>
            </w:pPr>
          </w:p>
          <w:p w14:paraId="57F355A3" w14:textId="77777777" w:rsidR="00AE35AC" w:rsidRPr="00231176" w:rsidRDefault="00AE35AC" w:rsidP="00AE35AC">
            <w:pPr>
              <w:rPr>
                <w:ins w:id="461" w:author="QC-4" w:date="2019-11-05T11:25:00Z"/>
                <w:b/>
                <w:bCs/>
              </w:rPr>
            </w:pPr>
            <w:ins w:id="462" w:author="QC-4" w:date="2019-11-05T11:25:00Z">
              <w:r w:rsidRPr="00231176">
                <w:rPr>
                  <w:b/>
                  <w:bCs/>
                </w:rPr>
                <w:t>Topology adaptation</w:t>
              </w:r>
            </w:ins>
          </w:p>
          <w:p w14:paraId="2D294427" w14:textId="77777777" w:rsidR="00AE35AC" w:rsidRDefault="00AE35AC" w:rsidP="009062D3">
            <w:pPr>
              <w:numPr>
                <w:ilvl w:val="0"/>
                <w:numId w:val="15"/>
              </w:numPr>
              <w:rPr>
                <w:ins w:id="463" w:author="QC-4" w:date="2019-11-05T12:06:00Z"/>
              </w:rPr>
            </w:pPr>
            <w:ins w:id="464" w:author="QC-4" w:date="2019-11-05T11:25:00Z">
              <w:r>
                <w:t>Stage-2 TP for topological redundancy</w:t>
              </w:r>
              <w:r w:rsidRPr="00F94365">
                <w:t xml:space="preserve"> </w:t>
              </w:r>
            </w:ins>
          </w:p>
          <w:p w14:paraId="23286243" w14:textId="77777777" w:rsidR="009062D3" w:rsidRDefault="009062D3" w:rsidP="009062D3">
            <w:pPr>
              <w:numPr>
                <w:ilvl w:val="0"/>
                <w:numId w:val="15"/>
              </w:numPr>
              <w:rPr>
                <w:ins w:id="465" w:author="QC-4" w:date="2019-11-05T12:06:00Z"/>
              </w:rPr>
            </w:pPr>
            <w:ins w:id="466" w:author="QC-4" w:date="2019-11-05T12:06:00Z">
              <w:r>
                <w:t>Stage-2 TP for BH RLF recovery</w:t>
              </w:r>
              <w:r w:rsidRPr="00F94365">
                <w:t xml:space="preserve"> </w:t>
              </w:r>
            </w:ins>
          </w:p>
          <w:p w14:paraId="5F4E72DD" w14:textId="77777777" w:rsidR="00AE35AC" w:rsidRDefault="009062D3">
            <w:pPr>
              <w:numPr>
                <w:ilvl w:val="0"/>
                <w:numId w:val="15"/>
              </w:numPr>
              <w:rPr>
                <w:ins w:id="467" w:author="QC-4" w:date="2019-11-05T11:25:00Z"/>
              </w:rPr>
              <w:pPrChange w:id="468" w:author="QC-4" w:date="2019-11-05T12:05:00Z">
                <w:pPr/>
              </w:pPrChange>
            </w:pPr>
            <w:ins w:id="469" w:author="QC-4" w:date="2019-11-05T12:05:00Z">
              <w:r>
                <w:t>I</w:t>
              </w:r>
            </w:ins>
            <w:ins w:id="470" w:author="QC-4" w:date="2019-11-05T11:25:00Z">
              <w:r w:rsidR="00AE35AC">
                <w:t xml:space="preserve">AB-node migration </w:t>
              </w:r>
            </w:ins>
          </w:p>
          <w:p w14:paraId="5F996FE9" w14:textId="77777777" w:rsidR="00AE35AC" w:rsidRDefault="00AE35AC">
            <w:pPr>
              <w:ind w:left="288"/>
              <w:rPr>
                <w:ins w:id="471" w:author="QC-4" w:date="2019-11-05T11:25:00Z"/>
              </w:rPr>
              <w:pPrChange w:id="472" w:author="QC-4" w:date="2019-11-05T12:05:00Z">
                <w:pPr/>
              </w:pPrChange>
            </w:pPr>
            <w:ins w:id="473" w:author="QC-4" w:date="2019-11-05T11:25:00Z">
              <w:r>
                <w:t xml:space="preserve">- </w:t>
              </w:r>
            </w:ins>
            <w:ins w:id="474" w:author="QC-4" w:date="2019-11-05T12:05:00Z">
              <w:r w:rsidR="009062D3">
                <w:t>Update</w:t>
              </w:r>
            </w:ins>
            <w:ins w:id="475" w:author="QC-4" w:date="2019-11-05T11:25:00Z">
              <w:r>
                <w:t xml:space="preserve"> stage-2 with recent agreements on IP address allocation and further stage-3 work as necessary.</w:t>
              </w:r>
            </w:ins>
          </w:p>
          <w:p w14:paraId="1C671F81" w14:textId="77777777" w:rsidR="00AE35AC" w:rsidRDefault="00AE35AC">
            <w:pPr>
              <w:numPr>
                <w:ilvl w:val="0"/>
                <w:numId w:val="17"/>
              </w:numPr>
              <w:rPr>
                <w:ins w:id="476" w:author="QC-4" w:date="2019-11-05T11:25:00Z"/>
              </w:rPr>
              <w:pPrChange w:id="477" w:author="QC-4" w:date="2019-11-05T12:05:00Z">
                <w:pPr/>
              </w:pPrChange>
            </w:pPr>
            <w:ins w:id="478" w:author="QC-4" w:date="2019-11-05T11:25:00Z">
              <w:r>
                <w:t>Inter-donor migration</w:t>
              </w:r>
            </w:ins>
          </w:p>
          <w:p w14:paraId="3B3053E2" w14:textId="77777777" w:rsidR="00B15627" w:rsidRDefault="00B15627" w:rsidP="009062D3">
            <w:pPr>
              <w:ind w:left="288"/>
            </w:pPr>
          </w:p>
        </w:tc>
      </w:tr>
      <w:tr w:rsidR="00B15627" w14:paraId="2A39D62F" w14:textId="77777777" w:rsidTr="00437E0C">
        <w:tc>
          <w:tcPr>
            <w:tcW w:w="1028" w:type="dxa"/>
            <w:shd w:val="clear" w:color="auto" w:fill="FFFFFF"/>
          </w:tcPr>
          <w:p w14:paraId="7AA316B7" w14:textId="77777777" w:rsidR="00B15627" w:rsidRPr="00437E0C" w:rsidRDefault="00B15627" w:rsidP="00B15627">
            <w:pPr>
              <w:spacing w:before="60" w:after="60"/>
              <w:rPr>
                <w:color w:val="000000"/>
              </w:rPr>
            </w:pPr>
            <w:r w:rsidRPr="00437E0C">
              <w:rPr>
                <w:color w:val="000000"/>
              </w:rPr>
              <w:t>RAN4RF</w:t>
            </w:r>
          </w:p>
        </w:tc>
        <w:tc>
          <w:tcPr>
            <w:tcW w:w="928" w:type="dxa"/>
            <w:shd w:val="clear" w:color="auto" w:fill="FFFFFF"/>
          </w:tcPr>
          <w:p w14:paraId="5DAB636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1311B9F2" w14:textId="77777777" w:rsidR="00B15627" w:rsidRPr="00437E0C" w:rsidRDefault="00B15627" w:rsidP="00B15627">
            <w:pPr>
              <w:spacing w:before="60" w:after="60"/>
              <w:rPr>
                <w:color w:val="000000"/>
              </w:rPr>
            </w:pPr>
            <w:r>
              <w:t>Nov 18-22, 2019</w:t>
            </w:r>
          </w:p>
        </w:tc>
        <w:tc>
          <w:tcPr>
            <w:tcW w:w="720" w:type="dxa"/>
            <w:shd w:val="clear" w:color="auto" w:fill="FFFFFF"/>
          </w:tcPr>
          <w:p w14:paraId="2A1723A0" w14:textId="77777777" w:rsidR="00B15627" w:rsidRPr="00437E0C" w:rsidRDefault="00B15627" w:rsidP="00B15627">
            <w:pPr>
              <w:spacing w:before="60" w:after="60"/>
              <w:jc w:val="center"/>
              <w:rPr>
                <w:color w:val="000000"/>
              </w:rPr>
            </w:pPr>
            <w:r w:rsidRPr="00437E0C">
              <w:rPr>
                <w:color w:val="000000"/>
              </w:rPr>
              <w:t>2</w:t>
            </w:r>
          </w:p>
        </w:tc>
        <w:tc>
          <w:tcPr>
            <w:tcW w:w="6007" w:type="dxa"/>
            <w:shd w:val="clear" w:color="auto" w:fill="FFFFFF"/>
          </w:tcPr>
          <w:p w14:paraId="54BE7921" w14:textId="77777777" w:rsidR="00B15627" w:rsidRPr="00437E0C" w:rsidRDefault="00B15627" w:rsidP="00B15627">
            <w:pPr>
              <w:pStyle w:val="maintext"/>
              <w:spacing w:line="240" w:lineRule="auto"/>
              <w:ind w:left="288" w:firstLineChars="0" w:hanging="288"/>
              <w:jc w:val="left"/>
              <w:rPr>
                <w:color w:val="000000"/>
              </w:rPr>
            </w:pPr>
            <w:r w:rsidRPr="00437E0C">
              <w:rPr>
                <w:color w:val="000000"/>
              </w:rPr>
              <w:t xml:space="preserve">Finalize </w:t>
            </w:r>
            <w:r>
              <w:rPr>
                <w:color w:val="000000"/>
              </w:rPr>
              <w:t>efforts</w:t>
            </w:r>
            <w:r w:rsidRPr="00A23966">
              <w:rPr>
                <w:color w:val="000000"/>
              </w:rPr>
              <w:t xml:space="preserve"> </w:t>
            </w:r>
            <w:r w:rsidRPr="00437E0C">
              <w:rPr>
                <w:color w:val="000000"/>
              </w:rPr>
              <w:t>on core part.</w:t>
            </w:r>
          </w:p>
        </w:tc>
      </w:tr>
      <w:tr w:rsidR="00B15627" w14:paraId="5C6108F8" w14:textId="77777777" w:rsidTr="00437E0C">
        <w:trPr>
          <w:trHeight w:val="419"/>
        </w:trPr>
        <w:tc>
          <w:tcPr>
            <w:tcW w:w="1028" w:type="dxa"/>
            <w:shd w:val="clear" w:color="auto" w:fill="FFFFFF"/>
          </w:tcPr>
          <w:p w14:paraId="07DA91D5"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67195A2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52A4E987" w14:textId="77777777" w:rsidR="00B15627" w:rsidRPr="00437E0C" w:rsidRDefault="00B15627" w:rsidP="00B15627">
            <w:pPr>
              <w:spacing w:before="60" w:after="60"/>
              <w:rPr>
                <w:color w:val="000000"/>
              </w:rPr>
            </w:pPr>
            <w:r>
              <w:t>Nov 18-22, 2019</w:t>
            </w:r>
          </w:p>
        </w:tc>
        <w:tc>
          <w:tcPr>
            <w:tcW w:w="720" w:type="dxa"/>
            <w:shd w:val="clear" w:color="auto" w:fill="FFFFFF"/>
          </w:tcPr>
          <w:p w14:paraId="1B9FCBF1"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5C5FA59B"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Pr>
                <w:color w:val="000000"/>
              </w:rPr>
              <w:t xml:space="preserve">core and </w:t>
            </w:r>
            <w:r w:rsidRPr="00437E0C">
              <w:rPr>
                <w:color w:val="000000"/>
              </w:rPr>
              <w:t>performance part.</w:t>
            </w:r>
          </w:p>
        </w:tc>
      </w:tr>
      <w:tr w:rsidR="00B15627" w14:paraId="7F5BB0D5" w14:textId="77777777" w:rsidTr="00A54875">
        <w:tc>
          <w:tcPr>
            <w:tcW w:w="1028" w:type="dxa"/>
            <w:shd w:val="clear" w:color="auto" w:fill="66FF66"/>
          </w:tcPr>
          <w:p w14:paraId="11A1EDE2" w14:textId="77777777" w:rsidR="00B15627" w:rsidRPr="0047536C" w:rsidRDefault="00B15627" w:rsidP="00B15627">
            <w:pPr>
              <w:spacing w:before="60" w:after="60"/>
              <w:rPr>
                <w:b/>
              </w:rPr>
            </w:pPr>
            <w:r w:rsidRPr="0047536C">
              <w:rPr>
                <w:b/>
              </w:rPr>
              <w:t>RAN</w:t>
            </w:r>
          </w:p>
        </w:tc>
        <w:tc>
          <w:tcPr>
            <w:tcW w:w="928" w:type="dxa"/>
            <w:shd w:val="clear" w:color="auto" w:fill="66FF66"/>
          </w:tcPr>
          <w:p w14:paraId="0C2FBE23" w14:textId="77777777" w:rsidR="00B15627" w:rsidRPr="0047536C" w:rsidRDefault="00B15627" w:rsidP="00B15627">
            <w:pPr>
              <w:spacing w:before="60" w:after="60"/>
              <w:rPr>
                <w:b/>
              </w:rPr>
            </w:pPr>
            <w:r w:rsidRPr="0047536C">
              <w:rPr>
                <w:b/>
              </w:rPr>
              <w:t>86</w:t>
            </w:r>
          </w:p>
        </w:tc>
        <w:tc>
          <w:tcPr>
            <w:tcW w:w="1122" w:type="dxa"/>
            <w:shd w:val="clear" w:color="auto" w:fill="66FF66"/>
          </w:tcPr>
          <w:p w14:paraId="1E9DFFB0" w14:textId="77777777" w:rsidR="00B15627" w:rsidRPr="0047536C" w:rsidRDefault="00B15627" w:rsidP="00B15627">
            <w:pPr>
              <w:spacing w:before="60" w:after="60"/>
              <w:rPr>
                <w:b/>
              </w:rPr>
            </w:pPr>
            <w:r w:rsidRPr="0047536C">
              <w:rPr>
                <w:b/>
              </w:rPr>
              <w:t>Dec</w:t>
            </w:r>
            <w:r>
              <w:rPr>
                <w:b/>
              </w:rPr>
              <w:t xml:space="preserve"> 9-12, </w:t>
            </w:r>
            <w:r w:rsidRPr="0047536C">
              <w:rPr>
                <w:b/>
              </w:rPr>
              <w:t>2019</w:t>
            </w:r>
          </w:p>
        </w:tc>
        <w:tc>
          <w:tcPr>
            <w:tcW w:w="720" w:type="dxa"/>
            <w:shd w:val="clear" w:color="auto" w:fill="66FF66"/>
          </w:tcPr>
          <w:p w14:paraId="2E66B48B" w14:textId="77777777" w:rsidR="00B15627" w:rsidRPr="0047536C" w:rsidRDefault="00B15627" w:rsidP="00B15627">
            <w:pPr>
              <w:spacing w:before="60" w:after="60"/>
              <w:rPr>
                <w:b/>
              </w:rPr>
            </w:pPr>
          </w:p>
        </w:tc>
        <w:tc>
          <w:tcPr>
            <w:tcW w:w="6007" w:type="dxa"/>
            <w:shd w:val="clear" w:color="auto" w:fill="66FF66"/>
          </w:tcPr>
          <w:p w14:paraId="3528F56A" w14:textId="77777777" w:rsidR="00B15627" w:rsidRPr="0047536C" w:rsidRDefault="00B15627" w:rsidP="00B15627">
            <w:pPr>
              <w:pStyle w:val="maintext"/>
              <w:spacing w:line="240" w:lineRule="auto"/>
              <w:ind w:left="288" w:firstLineChars="0" w:hanging="288"/>
              <w:jc w:val="left"/>
              <w:rPr>
                <w:b/>
              </w:rPr>
            </w:pPr>
            <w:r w:rsidRPr="0047536C">
              <w:rPr>
                <w:b/>
              </w:rPr>
              <w:t xml:space="preserve">Rel-16 </w:t>
            </w:r>
            <w:r>
              <w:rPr>
                <w:b/>
              </w:rPr>
              <w:t>completion for RAN1</w:t>
            </w:r>
          </w:p>
        </w:tc>
      </w:tr>
      <w:tr w:rsidR="00B15627" w14:paraId="613278D2" w14:textId="77777777" w:rsidTr="00DB2B5D">
        <w:tc>
          <w:tcPr>
            <w:tcW w:w="1028" w:type="dxa"/>
            <w:shd w:val="clear" w:color="auto" w:fill="CCECFF"/>
          </w:tcPr>
          <w:p w14:paraId="7B9BC699" w14:textId="77777777" w:rsidR="00B15627" w:rsidRPr="00437E0C" w:rsidRDefault="00B15627" w:rsidP="00B15627">
            <w:pPr>
              <w:spacing w:before="60" w:after="60"/>
              <w:rPr>
                <w:color w:val="000000"/>
              </w:rPr>
            </w:pPr>
            <w:r>
              <w:t>RAN2</w:t>
            </w:r>
          </w:p>
        </w:tc>
        <w:tc>
          <w:tcPr>
            <w:tcW w:w="928" w:type="dxa"/>
            <w:shd w:val="clear" w:color="auto" w:fill="CCECFF"/>
          </w:tcPr>
          <w:p w14:paraId="221ED917" w14:textId="77777777" w:rsidR="00B15627" w:rsidRPr="00437E0C" w:rsidRDefault="00B15627" w:rsidP="00B15627">
            <w:pPr>
              <w:spacing w:before="60" w:after="60"/>
              <w:rPr>
                <w:color w:val="000000"/>
              </w:rPr>
            </w:pPr>
            <w:r>
              <w:t>#109</w:t>
            </w:r>
          </w:p>
        </w:tc>
        <w:tc>
          <w:tcPr>
            <w:tcW w:w="1122" w:type="dxa"/>
            <w:shd w:val="clear" w:color="auto" w:fill="CCECFF"/>
          </w:tcPr>
          <w:p w14:paraId="147B046D" w14:textId="77777777" w:rsidR="00B15627" w:rsidRDefault="00B15627" w:rsidP="00B15627">
            <w:pPr>
              <w:spacing w:before="60" w:after="60"/>
            </w:pPr>
            <w:r>
              <w:t>Feb. 24-28, 2020</w:t>
            </w:r>
          </w:p>
        </w:tc>
        <w:tc>
          <w:tcPr>
            <w:tcW w:w="720" w:type="dxa"/>
            <w:shd w:val="clear" w:color="auto" w:fill="CCECFF"/>
          </w:tcPr>
          <w:p w14:paraId="4E657E7F" w14:textId="77777777" w:rsidR="00B15627" w:rsidRPr="00437E0C" w:rsidRDefault="00B15627" w:rsidP="00B15627">
            <w:pPr>
              <w:spacing w:before="60" w:after="60"/>
              <w:jc w:val="center"/>
              <w:rPr>
                <w:color w:val="000000"/>
              </w:rPr>
            </w:pPr>
            <w:r>
              <w:t>0.5</w:t>
            </w:r>
          </w:p>
        </w:tc>
        <w:tc>
          <w:tcPr>
            <w:tcW w:w="6007" w:type="dxa"/>
            <w:shd w:val="clear" w:color="auto" w:fill="CCECFF"/>
          </w:tcPr>
          <w:p w14:paraId="26B2B11E" w14:textId="77777777" w:rsidR="00B15627" w:rsidRDefault="00B15627" w:rsidP="00B15627">
            <w:pPr>
              <w:pStyle w:val="maintext"/>
              <w:spacing w:line="240" w:lineRule="auto"/>
              <w:ind w:left="288" w:firstLineChars="0" w:hanging="288"/>
              <w:jc w:val="left"/>
              <w:rPr>
                <w:rFonts w:eastAsia="Times New Roman" w:cs="Times New Roman"/>
                <w:lang w:eastAsia="en-US"/>
              </w:rPr>
            </w:pPr>
            <w:r>
              <w:t xml:space="preserve">Finalize CRs and ASN.1 </w:t>
            </w:r>
            <w:r>
              <w:rPr>
                <w:rFonts w:eastAsia="Times New Roman" w:cs="Times New Roman"/>
                <w:lang w:eastAsia="en-US"/>
              </w:rPr>
              <w:t>on all RAN2-led tasks.</w:t>
            </w:r>
          </w:p>
          <w:p w14:paraId="3041A3B7" w14:textId="77777777" w:rsidR="00B15627" w:rsidRPr="00A23966" w:rsidRDefault="00B15627" w:rsidP="00B15627">
            <w:pPr>
              <w:pStyle w:val="maintext"/>
              <w:spacing w:line="240" w:lineRule="auto"/>
              <w:ind w:left="288" w:firstLineChars="0" w:hanging="288"/>
              <w:jc w:val="left"/>
              <w:rPr>
                <w:color w:val="000000"/>
              </w:rPr>
            </w:pPr>
          </w:p>
        </w:tc>
      </w:tr>
      <w:tr w:rsidR="00B15627" w14:paraId="1B143BD3" w14:textId="77777777" w:rsidTr="005506D7">
        <w:tc>
          <w:tcPr>
            <w:tcW w:w="1028" w:type="dxa"/>
            <w:shd w:val="clear" w:color="auto" w:fill="FFD966"/>
          </w:tcPr>
          <w:p w14:paraId="68520C38" w14:textId="77777777" w:rsidR="00B15627" w:rsidRDefault="00B15627" w:rsidP="00B15627">
            <w:pPr>
              <w:spacing w:before="60" w:after="60"/>
            </w:pPr>
            <w:r>
              <w:t>RAN3</w:t>
            </w:r>
          </w:p>
        </w:tc>
        <w:tc>
          <w:tcPr>
            <w:tcW w:w="928" w:type="dxa"/>
            <w:shd w:val="clear" w:color="auto" w:fill="FFD966"/>
          </w:tcPr>
          <w:p w14:paraId="2EABAAD1" w14:textId="77777777" w:rsidR="00B15627" w:rsidRDefault="00B15627" w:rsidP="00B15627">
            <w:pPr>
              <w:spacing w:before="60" w:after="60"/>
            </w:pPr>
            <w:r>
              <w:t>#107</w:t>
            </w:r>
          </w:p>
        </w:tc>
        <w:tc>
          <w:tcPr>
            <w:tcW w:w="1122" w:type="dxa"/>
            <w:shd w:val="clear" w:color="auto" w:fill="FFD966"/>
          </w:tcPr>
          <w:p w14:paraId="0AC4F20A" w14:textId="77777777" w:rsidR="00B15627" w:rsidRDefault="00B15627" w:rsidP="00B15627">
            <w:pPr>
              <w:spacing w:before="60" w:after="60"/>
            </w:pPr>
            <w:r>
              <w:t>Feb. 24-28, 2020</w:t>
            </w:r>
          </w:p>
        </w:tc>
        <w:tc>
          <w:tcPr>
            <w:tcW w:w="720" w:type="dxa"/>
            <w:shd w:val="clear" w:color="auto" w:fill="FFD966"/>
          </w:tcPr>
          <w:p w14:paraId="40862281" w14:textId="77777777" w:rsidR="00B15627" w:rsidRDefault="00B15627" w:rsidP="00B15627">
            <w:pPr>
              <w:spacing w:before="60" w:after="60"/>
              <w:jc w:val="center"/>
            </w:pPr>
            <w:r>
              <w:t>1</w:t>
            </w:r>
          </w:p>
        </w:tc>
        <w:tc>
          <w:tcPr>
            <w:tcW w:w="6007" w:type="dxa"/>
            <w:shd w:val="clear" w:color="auto" w:fill="FFD966"/>
          </w:tcPr>
          <w:p w14:paraId="74E68388" w14:textId="77777777" w:rsidR="00B15627" w:rsidRDefault="00B15627" w:rsidP="00B15627">
            <w:pPr>
              <w:pStyle w:val="maintext"/>
              <w:spacing w:line="240" w:lineRule="auto"/>
              <w:ind w:left="288" w:firstLineChars="0" w:hanging="288"/>
              <w:jc w:val="left"/>
              <w:rPr>
                <w:rFonts w:eastAsia="Times New Roman" w:cs="Times New Roman"/>
                <w:lang w:eastAsia="en-US"/>
              </w:rPr>
            </w:pPr>
            <w:r>
              <w:t xml:space="preserve">Finalize CRs and ASN.1 </w:t>
            </w:r>
            <w:r>
              <w:rPr>
                <w:rFonts w:eastAsia="Times New Roman" w:cs="Times New Roman"/>
                <w:lang w:eastAsia="en-US"/>
              </w:rPr>
              <w:t>on all RAN3-led tasks.</w:t>
            </w:r>
          </w:p>
          <w:p w14:paraId="4A50DBFC" w14:textId="77777777" w:rsidR="00B15627" w:rsidRDefault="00B15627" w:rsidP="00B15627">
            <w:pPr>
              <w:pStyle w:val="maintext"/>
              <w:spacing w:line="240" w:lineRule="auto"/>
              <w:ind w:left="288" w:firstLineChars="0" w:hanging="288"/>
              <w:jc w:val="left"/>
            </w:pPr>
          </w:p>
        </w:tc>
      </w:tr>
      <w:tr w:rsidR="00B15627" w14:paraId="3649C970" w14:textId="77777777" w:rsidTr="00437E0C">
        <w:tc>
          <w:tcPr>
            <w:tcW w:w="1028" w:type="dxa"/>
            <w:shd w:val="clear" w:color="auto" w:fill="FFFFFF"/>
          </w:tcPr>
          <w:p w14:paraId="7247C8FE"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46F6B315" w14:textId="77777777" w:rsidR="00B15627" w:rsidRPr="00437E0C" w:rsidRDefault="00B15627" w:rsidP="00B15627">
            <w:pPr>
              <w:spacing w:before="60" w:after="60"/>
              <w:rPr>
                <w:color w:val="000000"/>
              </w:rPr>
            </w:pPr>
            <w:r w:rsidRPr="00437E0C">
              <w:rPr>
                <w:color w:val="000000"/>
              </w:rPr>
              <w:t>#94</w:t>
            </w:r>
          </w:p>
        </w:tc>
        <w:tc>
          <w:tcPr>
            <w:tcW w:w="1122" w:type="dxa"/>
            <w:shd w:val="clear" w:color="auto" w:fill="FFFFFF"/>
          </w:tcPr>
          <w:p w14:paraId="0140FB62" w14:textId="77777777" w:rsidR="00B15627" w:rsidRPr="00437E0C" w:rsidRDefault="00B15627" w:rsidP="00B15627">
            <w:pPr>
              <w:spacing w:before="60" w:after="60"/>
              <w:rPr>
                <w:color w:val="000000"/>
              </w:rPr>
            </w:pPr>
            <w:r>
              <w:t>Feb 24-28, 2020</w:t>
            </w:r>
          </w:p>
        </w:tc>
        <w:tc>
          <w:tcPr>
            <w:tcW w:w="720" w:type="dxa"/>
            <w:shd w:val="clear" w:color="auto" w:fill="FFFFFF"/>
          </w:tcPr>
          <w:p w14:paraId="34F88E68"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3E7C0147"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Pr>
                <w:color w:val="000000"/>
              </w:rPr>
              <w:t xml:space="preserve">core </w:t>
            </w:r>
            <w:r w:rsidRPr="005A14B6">
              <w:rPr>
                <w:color w:val="000000"/>
              </w:rPr>
              <w:t>part.</w:t>
            </w:r>
          </w:p>
        </w:tc>
      </w:tr>
      <w:tr w:rsidR="00B15627" w14:paraId="2D8C7D09" w14:textId="77777777" w:rsidTr="00DB2B5D">
        <w:tc>
          <w:tcPr>
            <w:tcW w:w="1028" w:type="dxa"/>
            <w:shd w:val="clear" w:color="auto" w:fill="66FF66"/>
          </w:tcPr>
          <w:p w14:paraId="47C1982B" w14:textId="77777777" w:rsidR="00B15627" w:rsidRPr="00DB2B5D" w:rsidRDefault="00B15627" w:rsidP="00B15627">
            <w:pPr>
              <w:spacing w:before="60" w:after="60"/>
            </w:pPr>
            <w:r w:rsidRPr="00D95F4A">
              <w:rPr>
                <w:b/>
              </w:rPr>
              <w:t>RAN</w:t>
            </w:r>
          </w:p>
        </w:tc>
        <w:tc>
          <w:tcPr>
            <w:tcW w:w="928" w:type="dxa"/>
            <w:shd w:val="clear" w:color="auto" w:fill="66FF66"/>
          </w:tcPr>
          <w:p w14:paraId="68F77239" w14:textId="77777777" w:rsidR="00B15627" w:rsidRPr="00DB2B5D" w:rsidRDefault="00B15627" w:rsidP="00B15627">
            <w:pPr>
              <w:spacing w:before="60" w:after="60"/>
            </w:pPr>
            <w:r w:rsidRPr="00D95F4A">
              <w:rPr>
                <w:b/>
              </w:rPr>
              <w:t>87</w:t>
            </w:r>
          </w:p>
        </w:tc>
        <w:tc>
          <w:tcPr>
            <w:tcW w:w="1122" w:type="dxa"/>
            <w:shd w:val="clear" w:color="auto" w:fill="66FF66"/>
          </w:tcPr>
          <w:p w14:paraId="77E5F548" w14:textId="77777777" w:rsidR="00B15627" w:rsidRPr="00D95F4A" w:rsidRDefault="00B15627" w:rsidP="00B15627">
            <w:pPr>
              <w:spacing w:before="60" w:after="60"/>
            </w:pPr>
            <w:r w:rsidRPr="00D95F4A">
              <w:rPr>
                <w:b/>
              </w:rPr>
              <w:t>March 16-19, 2020</w:t>
            </w:r>
          </w:p>
        </w:tc>
        <w:tc>
          <w:tcPr>
            <w:tcW w:w="720" w:type="dxa"/>
            <w:shd w:val="clear" w:color="auto" w:fill="66FF66"/>
          </w:tcPr>
          <w:p w14:paraId="4BFFBFAB" w14:textId="77777777" w:rsidR="00B15627" w:rsidRPr="00DB2B5D" w:rsidRDefault="00B15627" w:rsidP="00B15627">
            <w:pPr>
              <w:spacing w:before="60" w:after="60"/>
              <w:jc w:val="center"/>
            </w:pPr>
          </w:p>
        </w:tc>
        <w:tc>
          <w:tcPr>
            <w:tcW w:w="6007" w:type="dxa"/>
            <w:shd w:val="clear" w:color="auto" w:fill="66FF66"/>
          </w:tcPr>
          <w:p w14:paraId="2D68EE58" w14:textId="77777777" w:rsidR="00B15627" w:rsidRPr="00DB2B5D" w:rsidRDefault="00B15627" w:rsidP="00B15627">
            <w:pPr>
              <w:pStyle w:val="maintext"/>
              <w:spacing w:line="240" w:lineRule="auto"/>
              <w:ind w:left="288" w:firstLineChars="0" w:hanging="288"/>
              <w:jc w:val="left"/>
            </w:pPr>
            <w:r w:rsidRPr="00D95F4A">
              <w:rPr>
                <w:b/>
              </w:rPr>
              <w:t>Rel-16 completion for RAN2, 3, 4 (core part)</w:t>
            </w:r>
          </w:p>
        </w:tc>
      </w:tr>
      <w:tr w:rsidR="00B15627" w14:paraId="3F043704" w14:textId="77777777" w:rsidTr="00437E0C">
        <w:tc>
          <w:tcPr>
            <w:tcW w:w="1028" w:type="dxa"/>
            <w:shd w:val="clear" w:color="auto" w:fill="FFFFFF"/>
          </w:tcPr>
          <w:p w14:paraId="01A59EA9"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49C46B72" w14:textId="77777777" w:rsidR="00B15627" w:rsidRPr="00437E0C" w:rsidRDefault="00B15627" w:rsidP="00B15627">
            <w:pPr>
              <w:spacing w:before="60" w:after="60"/>
              <w:rPr>
                <w:color w:val="000000"/>
              </w:rPr>
            </w:pPr>
            <w:r w:rsidRPr="00437E0C">
              <w:rPr>
                <w:color w:val="000000"/>
              </w:rPr>
              <w:t>#94bis</w:t>
            </w:r>
          </w:p>
        </w:tc>
        <w:tc>
          <w:tcPr>
            <w:tcW w:w="1122" w:type="dxa"/>
            <w:shd w:val="clear" w:color="auto" w:fill="FFFFFF"/>
          </w:tcPr>
          <w:p w14:paraId="0F5ADB25" w14:textId="77777777" w:rsidR="00B15627" w:rsidRPr="00437E0C" w:rsidRDefault="00B15627" w:rsidP="00B15627">
            <w:pPr>
              <w:spacing w:before="60" w:after="60"/>
              <w:rPr>
                <w:color w:val="000000"/>
              </w:rPr>
            </w:pPr>
            <w:r>
              <w:t>April 20-24, 2020</w:t>
            </w:r>
          </w:p>
        </w:tc>
        <w:tc>
          <w:tcPr>
            <w:tcW w:w="720" w:type="dxa"/>
            <w:shd w:val="clear" w:color="auto" w:fill="FFFFFF"/>
          </w:tcPr>
          <w:p w14:paraId="2B95DA82"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2EEC6C51"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performance part.</w:t>
            </w:r>
          </w:p>
        </w:tc>
      </w:tr>
      <w:tr w:rsidR="00B15627" w14:paraId="45A95B41" w14:textId="77777777" w:rsidTr="00437E0C">
        <w:tc>
          <w:tcPr>
            <w:tcW w:w="1028" w:type="dxa"/>
            <w:shd w:val="clear" w:color="auto" w:fill="FFFFFF"/>
          </w:tcPr>
          <w:p w14:paraId="1FBF7B42"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0FE84E8C" w14:textId="77777777" w:rsidR="00B15627" w:rsidRPr="00437E0C" w:rsidRDefault="00B15627" w:rsidP="00B15627">
            <w:pPr>
              <w:spacing w:before="60" w:after="60"/>
              <w:rPr>
                <w:color w:val="000000"/>
              </w:rPr>
            </w:pPr>
            <w:r w:rsidRPr="00437E0C">
              <w:rPr>
                <w:color w:val="000000"/>
              </w:rPr>
              <w:t>#95</w:t>
            </w:r>
          </w:p>
        </w:tc>
        <w:tc>
          <w:tcPr>
            <w:tcW w:w="1122" w:type="dxa"/>
            <w:shd w:val="clear" w:color="auto" w:fill="FFFFFF"/>
          </w:tcPr>
          <w:p w14:paraId="5E1A13D8" w14:textId="77777777" w:rsidR="00B15627" w:rsidRPr="00437E0C" w:rsidRDefault="00B15627" w:rsidP="00B15627">
            <w:pPr>
              <w:spacing w:before="60" w:after="60"/>
              <w:rPr>
                <w:color w:val="000000"/>
              </w:rPr>
            </w:pPr>
            <w:r>
              <w:t>May 25-29, 2020</w:t>
            </w:r>
          </w:p>
        </w:tc>
        <w:tc>
          <w:tcPr>
            <w:tcW w:w="720" w:type="dxa"/>
            <w:shd w:val="clear" w:color="auto" w:fill="FFFFFF"/>
          </w:tcPr>
          <w:p w14:paraId="29782E25"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028F11C5" w14:textId="77777777" w:rsidR="00B15627" w:rsidRPr="00437E0C" w:rsidRDefault="00B15627" w:rsidP="00B15627">
            <w:pPr>
              <w:pStyle w:val="maintext"/>
              <w:spacing w:line="240" w:lineRule="auto"/>
              <w:ind w:left="288" w:firstLineChars="0" w:hanging="288"/>
              <w:jc w:val="left"/>
              <w:rPr>
                <w:color w:val="000000"/>
              </w:rPr>
            </w:pPr>
            <w:r>
              <w:rPr>
                <w:color w:val="000000"/>
              </w:rPr>
              <w:t>Finalize</w:t>
            </w:r>
            <w:r w:rsidRPr="005A14B6">
              <w:rPr>
                <w:color w:val="000000"/>
              </w:rPr>
              <w:t xml:space="preserve"> </w:t>
            </w:r>
            <w:r>
              <w:rPr>
                <w:color w:val="000000"/>
              </w:rPr>
              <w:t>efforts</w:t>
            </w:r>
            <w:r w:rsidRPr="005A14B6">
              <w:rPr>
                <w:color w:val="000000"/>
              </w:rPr>
              <w:t xml:space="preserve"> on</w:t>
            </w:r>
            <w:r>
              <w:rPr>
                <w:color w:val="000000"/>
              </w:rPr>
              <w:t xml:space="preserve"> </w:t>
            </w:r>
            <w:r w:rsidRPr="005A14B6">
              <w:rPr>
                <w:color w:val="000000"/>
              </w:rPr>
              <w:t>performance part.</w:t>
            </w:r>
          </w:p>
        </w:tc>
      </w:tr>
      <w:tr w:rsidR="00B15627" w14:paraId="1B341F70" w14:textId="77777777" w:rsidTr="00DB2B5D">
        <w:tc>
          <w:tcPr>
            <w:tcW w:w="1028" w:type="dxa"/>
            <w:shd w:val="clear" w:color="auto" w:fill="66FF66"/>
          </w:tcPr>
          <w:p w14:paraId="0D1E984C" w14:textId="77777777" w:rsidR="00B15627" w:rsidRPr="00437E0C" w:rsidRDefault="00B15627" w:rsidP="00B15627">
            <w:pPr>
              <w:spacing w:before="60" w:after="60"/>
              <w:rPr>
                <w:color w:val="000000"/>
              </w:rPr>
            </w:pPr>
            <w:r w:rsidRPr="0047536C">
              <w:rPr>
                <w:b/>
              </w:rPr>
              <w:t>RAN</w:t>
            </w:r>
          </w:p>
        </w:tc>
        <w:tc>
          <w:tcPr>
            <w:tcW w:w="928" w:type="dxa"/>
            <w:shd w:val="clear" w:color="auto" w:fill="66FF66"/>
          </w:tcPr>
          <w:p w14:paraId="69C55141" w14:textId="77777777" w:rsidR="00B15627" w:rsidRPr="00437E0C" w:rsidRDefault="00B15627" w:rsidP="00B15627">
            <w:pPr>
              <w:spacing w:before="60" w:after="60"/>
              <w:rPr>
                <w:color w:val="000000"/>
              </w:rPr>
            </w:pPr>
            <w:r w:rsidRPr="0047536C">
              <w:rPr>
                <w:b/>
              </w:rPr>
              <w:t>8</w:t>
            </w:r>
            <w:r>
              <w:rPr>
                <w:b/>
              </w:rPr>
              <w:t>8</w:t>
            </w:r>
          </w:p>
        </w:tc>
        <w:tc>
          <w:tcPr>
            <w:tcW w:w="1122" w:type="dxa"/>
            <w:shd w:val="clear" w:color="auto" w:fill="66FF66"/>
          </w:tcPr>
          <w:p w14:paraId="51CB2CEA" w14:textId="77777777" w:rsidR="00B15627" w:rsidRDefault="00B15627" w:rsidP="00B15627">
            <w:pPr>
              <w:spacing w:before="60" w:after="60"/>
            </w:pPr>
            <w:r>
              <w:rPr>
                <w:b/>
              </w:rPr>
              <w:t xml:space="preserve">Jun 3-6, </w:t>
            </w:r>
            <w:r w:rsidRPr="0047536C">
              <w:rPr>
                <w:b/>
              </w:rPr>
              <w:t>20</w:t>
            </w:r>
            <w:r>
              <w:rPr>
                <w:b/>
              </w:rPr>
              <w:t>20</w:t>
            </w:r>
          </w:p>
        </w:tc>
        <w:tc>
          <w:tcPr>
            <w:tcW w:w="720" w:type="dxa"/>
            <w:shd w:val="clear" w:color="auto" w:fill="66FF66"/>
          </w:tcPr>
          <w:p w14:paraId="7A86E1F9" w14:textId="77777777" w:rsidR="00B15627" w:rsidRPr="00437E0C" w:rsidRDefault="00B15627" w:rsidP="00B15627">
            <w:pPr>
              <w:spacing w:before="60" w:after="60"/>
              <w:jc w:val="center"/>
              <w:rPr>
                <w:color w:val="000000"/>
              </w:rPr>
            </w:pPr>
          </w:p>
        </w:tc>
        <w:tc>
          <w:tcPr>
            <w:tcW w:w="6007" w:type="dxa"/>
            <w:shd w:val="clear" w:color="auto" w:fill="66FF66"/>
          </w:tcPr>
          <w:p w14:paraId="23980CEA" w14:textId="77777777" w:rsidR="00B15627" w:rsidRDefault="00B15627" w:rsidP="00B15627">
            <w:pPr>
              <w:pStyle w:val="maintext"/>
              <w:spacing w:line="240" w:lineRule="auto"/>
              <w:ind w:left="288" w:firstLineChars="0" w:hanging="288"/>
              <w:jc w:val="left"/>
              <w:rPr>
                <w:color w:val="000000"/>
              </w:rPr>
            </w:pPr>
            <w:r w:rsidRPr="0047536C">
              <w:rPr>
                <w:b/>
              </w:rPr>
              <w:t xml:space="preserve">Rel-16 </w:t>
            </w:r>
            <w:r>
              <w:rPr>
                <w:b/>
              </w:rPr>
              <w:t>completion for RAN 4 (performance part)</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5FA8F0C4" w14:textId="77777777" w:rsidR="00037AFB" w:rsidRDefault="005506D7" w:rsidP="00834A6D">
      <w:pPr>
        <w:numPr>
          <w:ilvl w:val="0"/>
          <w:numId w:val="1"/>
        </w:numPr>
        <w:overflowPunct w:val="0"/>
        <w:autoSpaceDE w:val="0"/>
        <w:autoSpaceDN w:val="0"/>
        <w:adjustRightInd w:val="0"/>
        <w:textAlignment w:val="baseline"/>
      </w:pPr>
      <w:bookmarkStart w:id="479" w:name="_Ref490247806"/>
      <w:r w:rsidRPr="005506D7">
        <w:t>RP-192188</w:t>
      </w:r>
      <w:r w:rsidR="00587B48" w:rsidRPr="00320A6B">
        <w:t>: Rev</w:t>
      </w:r>
      <w:r>
        <w:t>ised</w:t>
      </w:r>
      <w:r w:rsidR="00587B48" w:rsidRPr="00320A6B">
        <w:t xml:space="preserve"> WID</w:t>
      </w:r>
      <w:r>
        <w:t xml:space="preserve"> for NR_IAB</w:t>
      </w:r>
      <w:r w:rsidR="00037AFB" w:rsidRPr="00320A6B">
        <w:t>; TSG RAN Meeting #</w:t>
      </w:r>
      <w:r w:rsidR="00587B48" w:rsidRPr="00320A6B">
        <w:t>8</w:t>
      </w:r>
      <w:r>
        <w:t>5</w:t>
      </w:r>
      <w:r w:rsidR="00037AFB" w:rsidRPr="00320A6B">
        <w:t>,</w:t>
      </w:r>
      <w:r>
        <w:t xml:space="preserve"> Newport, CA, USA</w:t>
      </w:r>
      <w:r w:rsidR="00587B48" w:rsidRPr="00320A6B">
        <w:t xml:space="preserve">, </w:t>
      </w:r>
      <w:r>
        <w:t>Sept</w:t>
      </w:r>
      <w:r w:rsidR="00587B48" w:rsidRPr="00320A6B">
        <w:t xml:space="preserve"> 1</w:t>
      </w:r>
      <w:r>
        <w:t>6</w:t>
      </w:r>
      <w:r w:rsidR="00587B48" w:rsidRPr="00320A6B">
        <w:t>-</w:t>
      </w:r>
      <w:r>
        <w:t>20</w:t>
      </w:r>
      <w:r w:rsidR="00037AFB" w:rsidRPr="00320A6B">
        <w:t>, 201</w:t>
      </w:r>
      <w:r>
        <w:t>9</w:t>
      </w:r>
    </w:p>
    <w:p w14:paraId="6F296F2F" w14:textId="6839BF5B" w:rsidR="008C1A63" w:rsidRPr="00320A6B" w:rsidRDefault="005506D7" w:rsidP="00834A6D">
      <w:pPr>
        <w:numPr>
          <w:ilvl w:val="0"/>
          <w:numId w:val="1"/>
        </w:numPr>
        <w:overflowPunct w:val="0"/>
        <w:autoSpaceDE w:val="0"/>
        <w:autoSpaceDN w:val="0"/>
        <w:adjustRightInd w:val="0"/>
        <w:textAlignment w:val="baseline"/>
      </w:pPr>
      <w:r w:rsidRPr="005506D7">
        <w:t>R</w:t>
      </w:r>
      <w:r w:rsidR="00A15551">
        <w:t>3</w:t>
      </w:r>
      <w:r w:rsidRPr="005506D7">
        <w:t>-19</w:t>
      </w:r>
      <w:r w:rsidR="00A15551">
        <w:t>5470</w:t>
      </w:r>
      <w:r w:rsidR="008C1A63">
        <w:t xml:space="preserve">: </w:t>
      </w:r>
      <w:r w:rsidR="008C1A63" w:rsidRPr="008C1A63">
        <w:t>Workplan for IAB WI</w:t>
      </w:r>
      <w:r w:rsidR="008C1A63">
        <w:t xml:space="preserve">, Qualcomm Inc. (Rapporteur), </w:t>
      </w:r>
      <w:r w:rsidR="00010161">
        <w:t>RAN WG</w:t>
      </w:r>
      <w:r w:rsidR="00A15551">
        <w:t>3</w:t>
      </w:r>
      <w:r w:rsidR="00010161">
        <w:t xml:space="preserve"> #10</w:t>
      </w:r>
      <w:r w:rsidR="00A15551">
        <w:t>5</w:t>
      </w:r>
      <w:r w:rsidR="00887C52">
        <w:t>bis</w:t>
      </w:r>
      <w:r w:rsidR="00010161">
        <w:t xml:space="preserve">, </w:t>
      </w:r>
      <w:r w:rsidR="00887C52">
        <w:t>Chongqing, Republic of China</w:t>
      </w:r>
      <w:r w:rsidR="008C1A63">
        <w:t xml:space="preserve">, </w:t>
      </w:r>
      <w:r w:rsidR="00887C52">
        <w:t>October 14-18</w:t>
      </w:r>
      <w:r w:rsidR="008C1A63">
        <w:t>, 2019</w:t>
      </w:r>
    </w:p>
    <w:bookmarkEnd w:id="479"/>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85873" w14:textId="77777777" w:rsidR="00286290" w:rsidRDefault="00286290">
      <w:r>
        <w:separator/>
      </w:r>
    </w:p>
  </w:endnote>
  <w:endnote w:type="continuationSeparator" w:id="0">
    <w:p w14:paraId="34729444" w14:textId="77777777" w:rsidR="00286290" w:rsidRDefault="0028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655B" w14:textId="77777777" w:rsidR="00286290" w:rsidRDefault="00286290">
      <w:r>
        <w:separator/>
      </w:r>
    </w:p>
  </w:footnote>
  <w:footnote w:type="continuationSeparator" w:id="0">
    <w:p w14:paraId="47615EEC" w14:textId="77777777" w:rsidR="00286290" w:rsidRDefault="00286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710B6A"/>
    <w:multiLevelType w:val="hybridMultilevel"/>
    <w:tmpl w:val="4C4C9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0"/>
  </w:num>
  <w:num w:numId="4">
    <w:abstractNumId w:val="7"/>
  </w:num>
  <w:num w:numId="5">
    <w:abstractNumId w:val="3"/>
  </w:num>
  <w:num w:numId="6">
    <w:abstractNumId w:val="5"/>
  </w:num>
  <w:num w:numId="7">
    <w:abstractNumId w:val="12"/>
  </w:num>
  <w:num w:numId="8">
    <w:abstractNumId w:val="2"/>
  </w:num>
  <w:num w:numId="9">
    <w:abstractNumId w:val="8"/>
  </w:num>
  <w:num w:numId="10">
    <w:abstractNumId w:val="14"/>
  </w:num>
  <w:num w:numId="11">
    <w:abstractNumId w:val="4"/>
  </w:num>
  <w:num w:numId="12">
    <w:abstractNumId w:val="9"/>
  </w:num>
  <w:num w:numId="13">
    <w:abstractNumId w:val="15"/>
  </w:num>
  <w:num w:numId="14">
    <w:abstractNumId w:val="1"/>
  </w:num>
  <w:num w:numId="15">
    <w:abstractNumId w:val="16"/>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 1">
    <w15:presenceInfo w15:providerId="None" w15:userId="Georg Hampel - 1"/>
  </w15:person>
  <w15:person w15:author="QC-4">
    <w15:presenceInfo w15:providerId="None" w15:userId="Q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9F6"/>
    <w:rsid w:val="0000409B"/>
    <w:rsid w:val="00006EBD"/>
    <w:rsid w:val="00010161"/>
    <w:rsid w:val="00012887"/>
    <w:rsid w:val="00013C23"/>
    <w:rsid w:val="000152D3"/>
    <w:rsid w:val="00023FC6"/>
    <w:rsid w:val="00025CE4"/>
    <w:rsid w:val="000305FF"/>
    <w:rsid w:val="00030DC5"/>
    <w:rsid w:val="00030F55"/>
    <w:rsid w:val="0003101C"/>
    <w:rsid w:val="00032EA4"/>
    <w:rsid w:val="00033397"/>
    <w:rsid w:val="000338DD"/>
    <w:rsid w:val="00035677"/>
    <w:rsid w:val="000365C3"/>
    <w:rsid w:val="000368BE"/>
    <w:rsid w:val="00037AFB"/>
    <w:rsid w:val="00040095"/>
    <w:rsid w:val="00045625"/>
    <w:rsid w:val="0004707F"/>
    <w:rsid w:val="0006135D"/>
    <w:rsid w:val="00061505"/>
    <w:rsid w:val="000732E0"/>
    <w:rsid w:val="00074261"/>
    <w:rsid w:val="00077C88"/>
    <w:rsid w:val="00080512"/>
    <w:rsid w:val="000812F8"/>
    <w:rsid w:val="00084591"/>
    <w:rsid w:val="00087E3D"/>
    <w:rsid w:val="00090468"/>
    <w:rsid w:val="00096258"/>
    <w:rsid w:val="0009788E"/>
    <w:rsid w:val="000A3F9B"/>
    <w:rsid w:val="000A5AD5"/>
    <w:rsid w:val="000B19D0"/>
    <w:rsid w:val="000B4D19"/>
    <w:rsid w:val="000B7BCF"/>
    <w:rsid w:val="000C0524"/>
    <w:rsid w:val="000C2CA3"/>
    <w:rsid w:val="000C2D34"/>
    <w:rsid w:val="000C4AA7"/>
    <w:rsid w:val="000C522B"/>
    <w:rsid w:val="000C5567"/>
    <w:rsid w:val="000C77C8"/>
    <w:rsid w:val="000D0B0C"/>
    <w:rsid w:val="000D137A"/>
    <w:rsid w:val="000D3C9D"/>
    <w:rsid w:val="000D58AB"/>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49C9"/>
    <w:rsid w:val="001B560A"/>
    <w:rsid w:val="001B720E"/>
    <w:rsid w:val="001C01CB"/>
    <w:rsid w:val="001C0CD7"/>
    <w:rsid w:val="001C28B2"/>
    <w:rsid w:val="001C2B2E"/>
    <w:rsid w:val="001D3A7D"/>
    <w:rsid w:val="001D4FB0"/>
    <w:rsid w:val="001D6CF3"/>
    <w:rsid w:val="001E284D"/>
    <w:rsid w:val="001E53A0"/>
    <w:rsid w:val="001F168B"/>
    <w:rsid w:val="001F1CFE"/>
    <w:rsid w:val="001F34F3"/>
    <w:rsid w:val="001F5C44"/>
    <w:rsid w:val="001F632B"/>
    <w:rsid w:val="001F7831"/>
    <w:rsid w:val="0020111A"/>
    <w:rsid w:val="002016BF"/>
    <w:rsid w:val="00201B08"/>
    <w:rsid w:val="002029A9"/>
    <w:rsid w:val="00204045"/>
    <w:rsid w:val="0020425F"/>
    <w:rsid w:val="00206ED3"/>
    <w:rsid w:val="0021353E"/>
    <w:rsid w:val="00214E95"/>
    <w:rsid w:val="00215C7D"/>
    <w:rsid w:val="00216471"/>
    <w:rsid w:val="00216FA7"/>
    <w:rsid w:val="00221DC7"/>
    <w:rsid w:val="00221E06"/>
    <w:rsid w:val="002244A9"/>
    <w:rsid w:val="00225498"/>
    <w:rsid w:val="0022589F"/>
    <w:rsid w:val="0022606D"/>
    <w:rsid w:val="00233196"/>
    <w:rsid w:val="00235144"/>
    <w:rsid w:val="00250B04"/>
    <w:rsid w:val="00260AE7"/>
    <w:rsid w:val="00262113"/>
    <w:rsid w:val="00262EDD"/>
    <w:rsid w:val="0026614D"/>
    <w:rsid w:val="00270F19"/>
    <w:rsid w:val="00271E30"/>
    <w:rsid w:val="00271E96"/>
    <w:rsid w:val="002747EC"/>
    <w:rsid w:val="00274E85"/>
    <w:rsid w:val="0027537D"/>
    <w:rsid w:val="002855BF"/>
    <w:rsid w:val="00286290"/>
    <w:rsid w:val="00290FC1"/>
    <w:rsid w:val="00293031"/>
    <w:rsid w:val="002966A8"/>
    <w:rsid w:val="002A09FF"/>
    <w:rsid w:val="002A4AD1"/>
    <w:rsid w:val="002A717B"/>
    <w:rsid w:val="002B17AD"/>
    <w:rsid w:val="002B4AC3"/>
    <w:rsid w:val="002B7133"/>
    <w:rsid w:val="002C6EDD"/>
    <w:rsid w:val="002C708A"/>
    <w:rsid w:val="002D10D9"/>
    <w:rsid w:val="002E13C5"/>
    <w:rsid w:val="002E1D57"/>
    <w:rsid w:val="002E3CCA"/>
    <w:rsid w:val="002E61FD"/>
    <w:rsid w:val="002E7B35"/>
    <w:rsid w:val="002F0D22"/>
    <w:rsid w:val="0030002C"/>
    <w:rsid w:val="003007BF"/>
    <w:rsid w:val="0030249C"/>
    <w:rsid w:val="00306271"/>
    <w:rsid w:val="00311E70"/>
    <w:rsid w:val="00313562"/>
    <w:rsid w:val="003136AE"/>
    <w:rsid w:val="00314429"/>
    <w:rsid w:val="0031467C"/>
    <w:rsid w:val="003172DC"/>
    <w:rsid w:val="00320A6B"/>
    <w:rsid w:val="00320E41"/>
    <w:rsid w:val="00321520"/>
    <w:rsid w:val="00322D89"/>
    <w:rsid w:val="00326069"/>
    <w:rsid w:val="00335983"/>
    <w:rsid w:val="003360BD"/>
    <w:rsid w:val="00336957"/>
    <w:rsid w:val="00336E72"/>
    <w:rsid w:val="003417CA"/>
    <w:rsid w:val="00344236"/>
    <w:rsid w:val="00346D47"/>
    <w:rsid w:val="003543AB"/>
    <w:rsid w:val="0035462D"/>
    <w:rsid w:val="00354E1B"/>
    <w:rsid w:val="003577E7"/>
    <w:rsid w:val="003603A9"/>
    <w:rsid w:val="00360E1A"/>
    <w:rsid w:val="00362020"/>
    <w:rsid w:val="00362050"/>
    <w:rsid w:val="00374BAF"/>
    <w:rsid w:val="00375A2E"/>
    <w:rsid w:val="00380A4A"/>
    <w:rsid w:val="00381FB6"/>
    <w:rsid w:val="00382A17"/>
    <w:rsid w:val="00382AC9"/>
    <w:rsid w:val="00382B15"/>
    <w:rsid w:val="00383D39"/>
    <w:rsid w:val="00384E6A"/>
    <w:rsid w:val="003860EA"/>
    <w:rsid w:val="0039145F"/>
    <w:rsid w:val="003A1265"/>
    <w:rsid w:val="003A3EA0"/>
    <w:rsid w:val="003A40EE"/>
    <w:rsid w:val="003A415E"/>
    <w:rsid w:val="003A4664"/>
    <w:rsid w:val="003A4749"/>
    <w:rsid w:val="003A4DA4"/>
    <w:rsid w:val="003A50F8"/>
    <w:rsid w:val="003A5C13"/>
    <w:rsid w:val="003B40AD"/>
    <w:rsid w:val="003C0176"/>
    <w:rsid w:val="003C1BCC"/>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75A9"/>
    <w:rsid w:val="00430D92"/>
    <w:rsid w:val="004316D5"/>
    <w:rsid w:val="0043393F"/>
    <w:rsid w:val="00437E0C"/>
    <w:rsid w:val="00440AA6"/>
    <w:rsid w:val="00443341"/>
    <w:rsid w:val="004477E7"/>
    <w:rsid w:val="0044794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656C"/>
    <w:rsid w:val="004972DD"/>
    <w:rsid w:val="004A0319"/>
    <w:rsid w:val="004A2B72"/>
    <w:rsid w:val="004A4700"/>
    <w:rsid w:val="004A59FA"/>
    <w:rsid w:val="004A68F4"/>
    <w:rsid w:val="004B20E3"/>
    <w:rsid w:val="004B39DD"/>
    <w:rsid w:val="004B41F8"/>
    <w:rsid w:val="004B5CED"/>
    <w:rsid w:val="004B68D7"/>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34CD"/>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62E2"/>
    <w:rsid w:val="00586CF6"/>
    <w:rsid w:val="00587B48"/>
    <w:rsid w:val="005900CE"/>
    <w:rsid w:val="005920E6"/>
    <w:rsid w:val="00593B6E"/>
    <w:rsid w:val="005A14B6"/>
    <w:rsid w:val="005A166D"/>
    <w:rsid w:val="005A6916"/>
    <w:rsid w:val="005B1DC5"/>
    <w:rsid w:val="005B46AD"/>
    <w:rsid w:val="005C15EC"/>
    <w:rsid w:val="005C43EE"/>
    <w:rsid w:val="005C528A"/>
    <w:rsid w:val="005C7E45"/>
    <w:rsid w:val="005D5447"/>
    <w:rsid w:val="005D661E"/>
    <w:rsid w:val="005E1A07"/>
    <w:rsid w:val="005F071B"/>
    <w:rsid w:val="005F2EDF"/>
    <w:rsid w:val="005F4E8E"/>
    <w:rsid w:val="005F70C3"/>
    <w:rsid w:val="00602641"/>
    <w:rsid w:val="00603219"/>
    <w:rsid w:val="006067A4"/>
    <w:rsid w:val="00611566"/>
    <w:rsid w:val="00613340"/>
    <w:rsid w:val="00615CCD"/>
    <w:rsid w:val="00621371"/>
    <w:rsid w:val="00623713"/>
    <w:rsid w:val="0062739F"/>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6280"/>
    <w:rsid w:val="0071689E"/>
    <w:rsid w:val="00717A1C"/>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27C"/>
    <w:rsid w:val="00787E4E"/>
    <w:rsid w:val="0079049D"/>
    <w:rsid w:val="00793CCC"/>
    <w:rsid w:val="0079664E"/>
    <w:rsid w:val="007A0634"/>
    <w:rsid w:val="007A72E5"/>
    <w:rsid w:val="007B18D8"/>
    <w:rsid w:val="007B3472"/>
    <w:rsid w:val="007B5408"/>
    <w:rsid w:val="007B5C20"/>
    <w:rsid w:val="007B7D44"/>
    <w:rsid w:val="007C095F"/>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12B0C"/>
    <w:rsid w:val="00813245"/>
    <w:rsid w:val="00815694"/>
    <w:rsid w:val="00815852"/>
    <w:rsid w:val="00816D27"/>
    <w:rsid w:val="00817883"/>
    <w:rsid w:val="00820AB0"/>
    <w:rsid w:val="0082162B"/>
    <w:rsid w:val="00821AED"/>
    <w:rsid w:val="00823DA9"/>
    <w:rsid w:val="008265B1"/>
    <w:rsid w:val="008324A5"/>
    <w:rsid w:val="00834604"/>
    <w:rsid w:val="00834A6D"/>
    <w:rsid w:val="00845E80"/>
    <w:rsid w:val="0084763A"/>
    <w:rsid w:val="00850BBB"/>
    <w:rsid w:val="00856127"/>
    <w:rsid w:val="008571AD"/>
    <w:rsid w:val="00860D01"/>
    <w:rsid w:val="0086528E"/>
    <w:rsid w:val="00867D0B"/>
    <w:rsid w:val="00870B46"/>
    <w:rsid w:val="00874665"/>
    <w:rsid w:val="008768CA"/>
    <w:rsid w:val="008773D4"/>
    <w:rsid w:val="00877EF9"/>
    <w:rsid w:val="00880559"/>
    <w:rsid w:val="00881CEB"/>
    <w:rsid w:val="00882AE0"/>
    <w:rsid w:val="00882C69"/>
    <w:rsid w:val="00886422"/>
    <w:rsid w:val="00887C52"/>
    <w:rsid w:val="00894069"/>
    <w:rsid w:val="008A07BA"/>
    <w:rsid w:val="008A203C"/>
    <w:rsid w:val="008A27FC"/>
    <w:rsid w:val="008A2D12"/>
    <w:rsid w:val="008B192A"/>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F2039"/>
    <w:rsid w:val="008F2E9A"/>
    <w:rsid w:val="00901335"/>
    <w:rsid w:val="0090187C"/>
    <w:rsid w:val="009024E8"/>
    <w:rsid w:val="0090271F"/>
    <w:rsid w:val="00902DB9"/>
    <w:rsid w:val="0090466A"/>
    <w:rsid w:val="009062D3"/>
    <w:rsid w:val="00911DEA"/>
    <w:rsid w:val="00912CD4"/>
    <w:rsid w:val="0092024A"/>
    <w:rsid w:val="00921F58"/>
    <w:rsid w:val="00922DC1"/>
    <w:rsid w:val="00924D2C"/>
    <w:rsid w:val="0092657D"/>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A0AF3"/>
    <w:rsid w:val="009A1E95"/>
    <w:rsid w:val="009A443C"/>
    <w:rsid w:val="009A7362"/>
    <w:rsid w:val="009A7F1A"/>
    <w:rsid w:val="009B07CD"/>
    <w:rsid w:val="009B113E"/>
    <w:rsid w:val="009B16DE"/>
    <w:rsid w:val="009B2074"/>
    <w:rsid w:val="009B6E5C"/>
    <w:rsid w:val="009B73A2"/>
    <w:rsid w:val="009C19E9"/>
    <w:rsid w:val="009C427D"/>
    <w:rsid w:val="009C4B6F"/>
    <w:rsid w:val="009D13CA"/>
    <w:rsid w:val="009D2DA6"/>
    <w:rsid w:val="009D3714"/>
    <w:rsid w:val="009D4FAF"/>
    <w:rsid w:val="009E2AA6"/>
    <w:rsid w:val="009E44ED"/>
    <w:rsid w:val="009E79BE"/>
    <w:rsid w:val="009F10CA"/>
    <w:rsid w:val="009F2F08"/>
    <w:rsid w:val="009F7E84"/>
    <w:rsid w:val="00A03B42"/>
    <w:rsid w:val="00A10F02"/>
    <w:rsid w:val="00A11888"/>
    <w:rsid w:val="00A15551"/>
    <w:rsid w:val="00A204CA"/>
    <w:rsid w:val="00A23966"/>
    <w:rsid w:val="00A23AC0"/>
    <w:rsid w:val="00A242F5"/>
    <w:rsid w:val="00A25A22"/>
    <w:rsid w:val="00A26593"/>
    <w:rsid w:val="00A300A0"/>
    <w:rsid w:val="00A35830"/>
    <w:rsid w:val="00A43A2E"/>
    <w:rsid w:val="00A45665"/>
    <w:rsid w:val="00A52986"/>
    <w:rsid w:val="00A52CC6"/>
    <w:rsid w:val="00A53724"/>
    <w:rsid w:val="00A54875"/>
    <w:rsid w:val="00A55549"/>
    <w:rsid w:val="00A566A2"/>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A155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31AE"/>
    <w:rsid w:val="00B359B7"/>
    <w:rsid w:val="00B36BDD"/>
    <w:rsid w:val="00B42667"/>
    <w:rsid w:val="00B444B8"/>
    <w:rsid w:val="00B47FD1"/>
    <w:rsid w:val="00B516BB"/>
    <w:rsid w:val="00B51B0A"/>
    <w:rsid w:val="00B54665"/>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7C71"/>
    <w:rsid w:val="00B97CBC"/>
    <w:rsid w:val="00BA3230"/>
    <w:rsid w:val="00BA37B5"/>
    <w:rsid w:val="00BA3913"/>
    <w:rsid w:val="00BA601F"/>
    <w:rsid w:val="00BA7FDD"/>
    <w:rsid w:val="00BB1993"/>
    <w:rsid w:val="00BB1D64"/>
    <w:rsid w:val="00BC02B4"/>
    <w:rsid w:val="00BC1C99"/>
    <w:rsid w:val="00BC2D6C"/>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368A"/>
    <w:rsid w:val="00C83A13"/>
    <w:rsid w:val="00C844E3"/>
    <w:rsid w:val="00C903F3"/>
    <w:rsid w:val="00C9068C"/>
    <w:rsid w:val="00C9285D"/>
    <w:rsid w:val="00C92967"/>
    <w:rsid w:val="00C9499A"/>
    <w:rsid w:val="00C97DD9"/>
    <w:rsid w:val="00CA0C6F"/>
    <w:rsid w:val="00CA160C"/>
    <w:rsid w:val="00CA3D0C"/>
    <w:rsid w:val="00CA55A2"/>
    <w:rsid w:val="00CA6073"/>
    <w:rsid w:val="00CA654B"/>
    <w:rsid w:val="00CA7FB5"/>
    <w:rsid w:val="00CB474B"/>
    <w:rsid w:val="00CC05BA"/>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3258F"/>
    <w:rsid w:val="00D34B1E"/>
    <w:rsid w:val="00D402F5"/>
    <w:rsid w:val="00D42844"/>
    <w:rsid w:val="00D43109"/>
    <w:rsid w:val="00D44328"/>
    <w:rsid w:val="00D450E9"/>
    <w:rsid w:val="00D50FAB"/>
    <w:rsid w:val="00D548D7"/>
    <w:rsid w:val="00D63BB4"/>
    <w:rsid w:val="00D66F34"/>
    <w:rsid w:val="00D679C7"/>
    <w:rsid w:val="00D738D6"/>
    <w:rsid w:val="00D80795"/>
    <w:rsid w:val="00D8694E"/>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6317"/>
    <w:rsid w:val="00E76946"/>
    <w:rsid w:val="00E77645"/>
    <w:rsid w:val="00E83697"/>
    <w:rsid w:val="00E83810"/>
    <w:rsid w:val="00E854D4"/>
    <w:rsid w:val="00E91DDC"/>
    <w:rsid w:val="00E925C9"/>
    <w:rsid w:val="00E9444B"/>
    <w:rsid w:val="00E94C85"/>
    <w:rsid w:val="00EA1DC3"/>
    <w:rsid w:val="00EA6CB4"/>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2026E"/>
    <w:rsid w:val="00F20B49"/>
    <w:rsid w:val="00F20C7B"/>
    <w:rsid w:val="00F2210A"/>
    <w:rsid w:val="00F24379"/>
    <w:rsid w:val="00F2595D"/>
    <w:rsid w:val="00F2754C"/>
    <w:rsid w:val="00F31CC8"/>
    <w:rsid w:val="00F37743"/>
    <w:rsid w:val="00F42B86"/>
    <w:rsid w:val="00F44FCE"/>
    <w:rsid w:val="00F4731F"/>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B0844"/>
    <w:rsid w:val="00FB16A0"/>
    <w:rsid w:val="00FB1ACE"/>
    <w:rsid w:val="00FB1FDF"/>
    <w:rsid w:val="00FB4507"/>
    <w:rsid w:val="00FB46CA"/>
    <w:rsid w:val="00FC1192"/>
    <w:rsid w:val="00FC40D3"/>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D0839"/>
    <w:rPr>
      <w:lang w:val="en-GB"/>
    </w:rPr>
  </w:style>
  <w:style w:type="character" w:styleId="CommentReference">
    <w:name w:val="annotation reference"/>
    <w:rsid w:val="00270F1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D8EC27-8C15-433A-AD29-2939F78B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14</Pages>
  <Words>4013</Words>
  <Characters>22876</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Workplan</vt:lpstr>
      <vt:lpstr>    2.1	Prioritization of efforts</vt:lpstr>
      <vt:lpstr>    2.2	Timeline</vt:lpstr>
      <vt:lpstr>References</vt:lpstr>
    </vt:vector>
  </TitlesOfParts>
  <Company>Nokia Siemens Networks</Company>
  <LinksUpToDate>false</LinksUpToDate>
  <CharactersWithSpaces>26836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QC-4</cp:lastModifiedBy>
  <cp:revision>2</cp:revision>
  <dcterms:created xsi:type="dcterms:W3CDTF">2019-11-07T20:56:00Z</dcterms:created>
  <dcterms:modified xsi:type="dcterms:W3CDTF">2019-11-07T20:56:00Z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